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23080EAF" w:rsidR="00D309CC" w:rsidRPr="00413F32" w:rsidRDefault="00D309CC" w:rsidP="00D46431">
      <w:pPr>
        <w:pStyle w:val="CH"/>
        <w:rPr>
          <w:szCs w:val="24"/>
        </w:rPr>
      </w:pPr>
      <w:bookmarkStart w:id="0" w:name="historyclause"/>
      <w:r w:rsidRPr="00413F32">
        <w:rPr>
          <w:szCs w:val="24"/>
        </w:rPr>
        <w:t>3GPP RAN</w:t>
      </w:r>
      <w:r w:rsidR="00CF20E3" w:rsidRPr="00413F32">
        <w:rPr>
          <w:szCs w:val="24"/>
        </w:rPr>
        <w:t xml:space="preserve"> TSG</w:t>
      </w:r>
      <w:r w:rsidR="007A02A9" w:rsidRPr="00413F32">
        <w:rPr>
          <w:szCs w:val="24"/>
        </w:rPr>
        <w:t>-RAN4</w:t>
      </w:r>
      <w:r w:rsidRPr="00413F32">
        <w:rPr>
          <w:szCs w:val="24"/>
        </w:rPr>
        <w:t xml:space="preserve"> Meeting </w:t>
      </w:r>
      <w:r w:rsidR="00FC7769" w:rsidRPr="00413F32">
        <w:rPr>
          <w:szCs w:val="24"/>
        </w:rPr>
        <w:t>10</w:t>
      </w:r>
      <w:r w:rsidR="00CA5FCE" w:rsidRPr="00413F32">
        <w:rPr>
          <w:szCs w:val="24"/>
        </w:rPr>
        <w:t>7</w:t>
      </w:r>
      <w:r w:rsidRPr="00413F32">
        <w:rPr>
          <w:szCs w:val="24"/>
        </w:rPr>
        <w:tab/>
      </w:r>
      <w:r w:rsidR="00D46431" w:rsidRPr="00413F32">
        <w:rPr>
          <w:szCs w:val="24"/>
        </w:rPr>
        <w:tab/>
      </w:r>
      <w:r w:rsidRPr="00413F32">
        <w:rPr>
          <w:szCs w:val="24"/>
        </w:rPr>
        <w:t>R</w:t>
      </w:r>
      <w:r w:rsidR="00354DC1" w:rsidRPr="00413F32">
        <w:rPr>
          <w:szCs w:val="24"/>
        </w:rPr>
        <w:t>4</w:t>
      </w:r>
      <w:r w:rsidRPr="00413F32">
        <w:rPr>
          <w:szCs w:val="24"/>
        </w:rPr>
        <w:t>-</w:t>
      </w:r>
      <w:r w:rsidR="00FD00E8" w:rsidRPr="00413F32">
        <w:rPr>
          <w:szCs w:val="24"/>
        </w:rPr>
        <w:t>2</w:t>
      </w:r>
      <w:r w:rsidR="00FD382A" w:rsidRPr="00413F32">
        <w:rPr>
          <w:szCs w:val="24"/>
        </w:rPr>
        <w:t>30</w:t>
      </w:r>
      <w:r w:rsidR="00030A27" w:rsidRPr="00413F32">
        <w:rPr>
          <w:szCs w:val="24"/>
        </w:rPr>
        <w:t>9482</w:t>
      </w:r>
    </w:p>
    <w:p w14:paraId="39A0EE25" w14:textId="351DE9E7" w:rsidR="00D309CC" w:rsidRPr="00413F32" w:rsidRDefault="003071F8" w:rsidP="008365C4">
      <w:pPr>
        <w:pStyle w:val="CH"/>
        <w:tabs>
          <w:tab w:val="clear" w:pos="7920"/>
        </w:tabs>
        <w:rPr>
          <w:szCs w:val="24"/>
        </w:rPr>
      </w:pPr>
      <w:r>
        <w:rPr>
          <w:szCs w:val="24"/>
        </w:rPr>
        <w:t>Incheon</w:t>
      </w:r>
      <w:r w:rsidR="00D572F5" w:rsidRPr="00413F32">
        <w:rPr>
          <w:szCs w:val="24"/>
        </w:rPr>
        <w:t xml:space="preserve">, Korea, </w:t>
      </w:r>
      <w:r w:rsidR="00CA5FCE" w:rsidRPr="00413F32">
        <w:rPr>
          <w:szCs w:val="24"/>
        </w:rPr>
        <w:t>May</w:t>
      </w:r>
      <w:r w:rsidR="00CD63C7" w:rsidRPr="00413F32">
        <w:rPr>
          <w:szCs w:val="24"/>
        </w:rPr>
        <w:t xml:space="preserve"> </w:t>
      </w:r>
      <w:r w:rsidR="00CA5FCE" w:rsidRPr="00413F32">
        <w:rPr>
          <w:szCs w:val="24"/>
        </w:rPr>
        <w:t>22</w:t>
      </w:r>
      <w:r w:rsidR="007A02A9" w:rsidRPr="00413F32">
        <w:rPr>
          <w:szCs w:val="24"/>
        </w:rPr>
        <w:t xml:space="preserve"> – </w:t>
      </w:r>
      <w:r w:rsidR="00CA5FCE" w:rsidRPr="00413F32">
        <w:rPr>
          <w:szCs w:val="24"/>
        </w:rPr>
        <w:t>May</w:t>
      </w:r>
      <w:r w:rsidR="00CD63C7" w:rsidRPr="00413F32">
        <w:rPr>
          <w:szCs w:val="24"/>
        </w:rPr>
        <w:t xml:space="preserve"> 26</w:t>
      </w:r>
      <w:r w:rsidR="008365C4" w:rsidRPr="00413F32">
        <w:rPr>
          <w:szCs w:val="24"/>
        </w:rPr>
        <w:t>, 2023</w:t>
      </w:r>
    </w:p>
    <w:p w14:paraId="6DDCE159" w14:textId="03E69634" w:rsidR="00D309CC" w:rsidRPr="00413F32" w:rsidRDefault="00D309CC" w:rsidP="00D309CC">
      <w:pPr>
        <w:pStyle w:val="CH"/>
        <w:rPr>
          <w:b w:val="0"/>
          <w:szCs w:val="24"/>
        </w:rPr>
      </w:pPr>
      <w:r w:rsidRPr="00413F32">
        <w:rPr>
          <w:szCs w:val="24"/>
        </w:rPr>
        <w:t>Agenda item:</w:t>
      </w:r>
      <w:r w:rsidRPr="00413F32">
        <w:rPr>
          <w:szCs w:val="24"/>
        </w:rPr>
        <w:tab/>
      </w:r>
      <w:r w:rsidR="00CB5907" w:rsidRPr="00413F32">
        <w:rPr>
          <w:szCs w:val="24"/>
        </w:rPr>
        <w:t>8.24.2</w:t>
      </w:r>
      <w:r w:rsidR="004A34B0" w:rsidRPr="00413F32">
        <w:rPr>
          <w:szCs w:val="24"/>
        </w:rPr>
        <w:t>.1</w:t>
      </w:r>
    </w:p>
    <w:p w14:paraId="4DBE005A" w14:textId="77777777" w:rsidR="00D309CC" w:rsidRPr="00413F32" w:rsidRDefault="00D309CC" w:rsidP="00D309CC">
      <w:pPr>
        <w:pStyle w:val="CH"/>
        <w:rPr>
          <w:b w:val="0"/>
          <w:szCs w:val="24"/>
        </w:rPr>
      </w:pPr>
      <w:r w:rsidRPr="00413F32">
        <w:rPr>
          <w:szCs w:val="24"/>
        </w:rPr>
        <w:t>Source:</w:t>
      </w:r>
      <w:r w:rsidRPr="00413F32">
        <w:rPr>
          <w:szCs w:val="24"/>
        </w:rPr>
        <w:tab/>
        <w:t>Apple Inc.</w:t>
      </w:r>
    </w:p>
    <w:p w14:paraId="0D2061A1" w14:textId="51760444" w:rsidR="00D309CC" w:rsidRPr="00413F32" w:rsidRDefault="00D309CC" w:rsidP="00D309CC">
      <w:pPr>
        <w:pStyle w:val="CH"/>
        <w:rPr>
          <w:szCs w:val="24"/>
        </w:rPr>
      </w:pPr>
      <w:r w:rsidRPr="00413F32">
        <w:rPr>
          <w:szCs w:val="24"/>
        </w:rPr>
        <w:t>Title:</w:t>
      </w:r>
      <w:r w:rsidRPr="00413F32">
        <w:rPr>
          <w:szCs w:val="24"/>
        </w:rPr>
        <w:tab/>
      </w:r>
      <w:r w:rsidR="00FD382A" w:rsidRPr="00413F32">
        <w:rPr>
          <w:color w:val="000000"/>
          <w:szCs w:val="24"/>
          <w:lang w:val="en-US" w:eastAsia="en-GB"/>
        </w:rPr>
        <w:t>On UL MIMO and Tx switching capabilities</w:t>
      </w:r>
    </w:p>
    <w:p w14:paraId="052B1E0C" w14:textId="335E8150" w:rsidR="00104BC6" w:rsidRPr="00413F32" w:rsidRDefault="00104BC6" w:rsidP="00D309CC">
      <w:pPr>
        <w:pStyle w:val="CH"/>
        <w:rPr>
          <w:szCs w:val="24"/>
        </w:rPr>
      </w:pPr>
      <w:r w:rsidRPr="00413F32">
        <w:rPr>
          <w:szCs w:val="24"/>
        </w:rPr>
        <w:t>WI/SI:</w:t>
      </w:r>
      <w:r w:rsidRPr="00413F32">
        <w:rPr>
          <w:szCs w:val="24"/>
        </w:rPr>
        <w:tab/>
      </w:r>
      <w:proofErr w:type="spellStart"/>
      <w:r w:rsidR="008365C4" w:rsidRPr="00413F32">
        <w:rPr>
          <w:szCs w:val="24"/>
        </w:rPr>
        <w:t>NR_MC_enh</w:t>
      </w:r>
      <w:proofErr w:type="spellEnd"/>
      <w:r w:rsidR="008365C4" w:rsidRPr="00413F32">
        <w:rPr>
          <w:szCs w:val="24"/>
        </w:rPr>
        <w:t>-Core</w:t>
      </w:r>
    </w:p>
    <w:p w14:paraId="6C6D1281" w14:textId="5A3C990C" w:rsidR="00104BC6" w:rsidRPr="00413F32" w:rsidRDefault="00104BC6" w:rsidP="00D309CC">
      <w:pPr>
        <w:pStyle w:val="CH"/>
        <w:rPr>
          <w:b w:val="0"/>
          <w:szCs w:val="24"/>
        </w:rPr>
      </w:pPr>
      <w:r w:rsidRPr="00413F32">
        <w:rPr>
          <w:szCs w:val="24"/>
        </w:rPr>
        <w:t>Release:</w:t>
      </w:r>
      <w:r w:rsidRPr="00413F32">
        <w:rPr>
          <w:szCs w:val="24"/>
        </w:rPr>
        <w:tab/>
        <w:t>Rel-</w:t>
      </w:r>
      <w:r w:rsidR="008365C4" w:rsidRPr="00413F32">
        <w:rPr>
          <w:szCs w:val="24"/>
        </w:rPr>
        <w:t>18</w:t>
      </w:r>
    </w:p>
    <w:p w14:paraId="2E4E044D" w14:textId="77777777" w:rsidR="00D309CC" w:rsidRPr="00413F32" w:rsidRDefault="00D309CC" w:rsidP="00D309CC">
      <w:pPr>
        <w:pStyle w:val="CH"/>
        <w:rPr>
          <w:szCs w:val="24"/>
        </w:rPr>
      </w:pPr>
      <w:r w:rsidRPr="00413F32">
        <w:rPr>
          <w:szCs w:val="24"/>
        </w:rPr>
        <w:t>Document for:</w:t>
      </w:r>
      <w:r w:rsidRPr="00413F32">
        <w:rPr>
          <w:szCs w:val="24"/>
        </w:rP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0B5B0439" w:rsidR="008E7986" w:rsidRPr="00413F32" w:rsidRDefault="008E7986" w:rsidP="008E7986">
      <w:pPr>
        <w:pStyle w:val="Heading1"/>
        <w:rPr>
          <w:b/>
          <w:bCs/>
          <w:sz w:val="24"/>
          <w:szCs w:val="24"/>
        </w:rPr>
      </w:pPr>
      <w:r w:rsidRPr="00413F32">
        <w:rPr>
          <w:b/>
          <w:bCs/>
          <w:sz w:val="24"/>
          <w:szCs w:val="24"/>
        </w:rPr>
        <w:t>1</w:t>
      </w:r>
      <w:r w:rsidRPr="00413F32">
        <w:rPr>
          <w:b/>
          <w:bCs/>
          <w:sz w:val="24"/>
          <w:szCs w:val="24"/>
        </w:rPr>
        <w:tab/>
      </w:r>
      <w:r w:rsidR="00D93AD6" w:rsidRPr="00413F32">
        <w:rPr>
          <w:b/>
          <w:bCs/>
          <w:sz w:val="24"/>
          <w:szCs w:val="24"/>
        </w:rPr>
        <w:t>Background and in</w:t>
      </w:r>
      <w:r w:rsidRPr="00413F32">
        <w:rPr>
          <w:b/>
          <w:bCs/>
          <w:sz w:val="24"/>
          <w:szCs w:val="24"/>
        </w:rPr>
        <w:t xml:space="preserve">troduction </w:t>
      </w:r>
    </w:p>
    <w:p w14:paraId="57D6E9E2" w14:textId="7A7C5DD8" w:rsidR="00D93AD6" w:rsidRPr="00065537" w:rsidRDefault="007A02A9" w:rsidP="00D93AD6">
      <w:pPr>
        <w:snapToGrid w:val="0"/>
        <w:spacing w:before="60" w:after="60"/>
        <w:rPr>
          <w:lang w:eastAsia="zh-CN"/>
        </w:rPr>
      </w:pPr>
      <w:r w:rsidRPr="00065537">
        <w:t>In RAN4 # 10</w:t>
      </w:r>
      <w:r w:rsidR="009D755B" w:rsidRPr="00065537">
        <w:t>6</w:t>
      </w:r>
      <w:r w:rsidR="00CA5FCE" w:rsidRPr="00065537">
        <w:t>e</w:t>
      </w:r>
      <w:r w:rsidRPr="00065537">
        <w:t xml:space="preserve"> meeting, </w:t>
      </w:r>
      <w:r w:rsidR="009D755B" w:rsidRPr="00065537">
        <w:t xml:space="preserve">several topics on </w:t>
      </w:r>
      <w:r w:rsidRPr="00065537">
        <w:t xml:space="preserve">Release 18 UE </w:t>
      </w:r>
      <w:r w:rsidR="00CF2D88" w:rsidRPr="00065537">
        <w:t xml:space="preserve">UL multi-carrier </w:t>
      </w:r>
      <w:r w:rsidRPr="00065537">
        <w:t xml:space="preserve">enhancements were discussed and the </w:t>
      </w:r>
      <w:r w:rsidR="0015264E" w:rsidRPr="00065537">
        <w:t xml:space="preserve">approved </w:t>
      </w:r>
      <w:r w:rsidR="009D755B" w:rsidRPr="00065537">
        <w:t xml:space="preserve">WF can be found in [1]. </w:t>
      </w:r>
      <w:bookmarkStart w:id="1" w:name="OLE_LINK1"/>
      <w:r w:rsidR="00E850D3" w:rsidRPr="00065537">
        <w:t>One of the</w:t>
      </w:r>
      <w:r w:rsidR="00D93AD6" w:rsidRPr="00065537">
        <w:t xml:space="preserve"> open </w:t>
      </w:r>
      <w:r w:rsidR="00E850D3" w:rsidRPr="00065537">
        <w:t xml:space="preserve">issues </w:t>
      </w:r>
      <w:r w:rsidR="00D93AD6" w:rsidRPr="00065537">
        <w:t xml:space="preserve">is the </w:t>
      </w:r>
      <w:r w:rsidR="00065537" w:rsidRPr="00065537">
        <w:t>UL-MIMO support for UEs capable of 2TX. The following WF was adopted for that issue:</w:t>
      </w:r>
    </w:p>
    <w:p w14:paraId="6AD778D0" w14:textId="77777777" w:rsidR="00D93AD6" w:rsidRDefault="00D93AD6" w:rsidP="00D93AD6">
      <w:pPr>
        <w:snapToGrid w:val="0"/>
        <w:spacing w:before="60" w:after="60"/>
      </w:pPr>
    </w:p>
    <w:tbl>
      <w:tblPr>
        <w:tblStyle w:val="TableGrid"/>
        <w:tblW w:w="9439" w:type="dxa"/>
        <w:tblLook w:val="04A0" w:firstRow="1" w:lastRow="0" w:firstColumn="1" w:lastColumn="0" w:noHBand="0" w:noVBand="1"/>
      </w:tblPr>
      <w:tblGrid>
        <w:gridCol w:w="9439"/>
      </w:tblGrid>
      <w:tr w:rsidR="00D93AD6" w14:paraId="31D7FD18" w14:textId="77777777" w:rsidTr="00AC585D">
        <w:trPr>
          <w:trHeight w:val="608"/>
        </w:trPr>
        <w:tc>
          <w:tcPr>
            <w:tcW w:w="9439" w:type="dxa"/>
          </w:tcPr>
          <w:p w14:paraId="6742AB1D" w14:textId="0635DC89" w:rsidR="00D93AD6" w:rsidRPr="00D93AD6" w:rsidRDefault="00D93AD6" w:rsidP="00AC585D">
            <w:pPr>
              <w:pStyle w:val="Heading3"/>
              <w:ind w:left="0" w:firstLine="0"/>
              <w:rPr>
                <w:b/>
                <w:bCs/>
                <w:sz w:val="20"/>
              </w:rPr>
            </w:pPr>
            <w:r w:rsidRPr="00D93AD6">
              <w:rPr>
                <w:b/>
                <w:bCs/>
                <w:sz w:val="20"/>
              </w:rPr>
              <w:t>Sub-topic 1-</w:t>
            </w:r>
            <w:r w:rsidRPr="00D93AD6">
              <w:rPr>
                <w:rFonts w:hint="eastAsia"/>
                <w:b/>
                <w:bCs/>
                <w:sz w:val="20"/>
              </w:rPr>
              <w:t>5</w:t>
            </w:r>
            <w:r w:rsidRPr="00D93AD6">
              <w:rPr>
                <w:b/>
                <w:bCs/>
                <w:sz w:val="20"/>
              </w:rPr>
              <w:t xml:space="preserve">: </w:t>
            </w:r>
            <w:r w:rsidRPr="00D93AD6">
              <w:rPr>
                <w:b/>
                <w:bCs/>
                <w:sz w:val="20"/>
                <w:lang w:eastAsia="ko-KR"/>
              </w:rPr>
              <w:t>2-</w:t>
            </w:r>
            <w:r w:rsidRPr="00D93AD6">
              <w:rPr>
                <w:rFonts w:hint="eastAsia"/>
                <w:b/>
                <w:bCs/>
                <w:sz w:val="20"/>
                <w:lang w:eastAsia="ko-KR"/>
              </w:rPr>
              <w:t>layer</w:t>
            </w:r>
            <w:r w:rsidRPr="00D93AD6">
              <w:rPr>
                <w:b/>
                <w:bCs/>
                <w:sz w:val="20"/>
                <w:lang w:eastAsia="ko-KR"/>
              </w:rPr>
              <w:t xml:space="preserve"> UL-</w:t>
            </w:r>
            <w:r w:rsidRPr="00D93AD6">
              <w:rPr>
                <w:rFonts w:hint="eastAsia"/>
                <w:b/>
                <w:bCs/>
                <w:sz w:val="20"/>
                <w:lang w:eastAsia="ko-KR"/>
              </w:rPr>
              <w:t>MIMO</w:t>
            </w:r>
            <w:r w:rsidRPr="00D93AD6">
              <w:rPr>
                <w:b/>
                <w:bCs/>
                <w:sz w:val="20"/>
                <w:lang w:eastAsia="ko-KR"/>
              </w:rPr>
              <w:t xml:space="preserve"> support for carrier(s) capable of 2Tx</w:t>
            </w:r>
            <w:r w:rsidR="00B465EF">
              <w:rPr>
                <w:b/>
                <w:bCs/>
                <w:sz w:val="20"/>
                <w:lang w:eastAsia="ko-KR"/>
              </w:rPr>
              <w:t xml:space="preserve"> </w:t>
            </w:r>
            <w:r w:rsidR="00512D8C">
              <w:rPr>
                <w:b/>
                <w:bCs/>
                <w:sz w:val="20"/>
                <w:lang w:eastAsia="ko-KR"/>
              </w:rPr>
              <w:t xml:space="preserve"> </w:t>
            </w:r>
          </w:p>
          <w:p w14:paraId="03AB5294" w14:textId="77777777" w:rsidR="00D93AD6" w:rsidRPr="00D93AD6" w:rsidRDefault="00D93AD6" w:rsidP="00AC585D">
            <w:pPr>
              <w:snapToGrid w:val="0"/>
              <w:spacing w:after="120"/>
              <w:rPr>
                <w:rFonts w:eastAsiaTheme="minorEastAsia"/>
                <w:bCs/>
                <w:sz w:val="16"/>
                <w:szCs w:val="16"/>
                <w:lang w:val="en-US" w:eastAsia="zh-CN"/>
              </w:rPr>
            </w:pPr>
            <w:r w:rsidRPr="00D93AD6">
              <w:rPr>
                <w:rFonts w:eastAsiaTheme="minorEastAsia" w:hint="eastAsia"/>
                <w:bCs/>
                <w:sz w:val="16"/>
                <w:szCs w:val="16"/>
                <w:lang w:val="en-US" w:eastAsia="zh-CN"/>
              </w:rPr>
              <w:t xml:space="preserve">Way </w:t>
            </w:r>
            <w:r w:rsidRPr="00D93AD6">
              <w:rPr>
                <w:rFonts w:eastAsiaTheme="minorEastAsia"/>
                <w:bCs/>
                <w:sz w:val="16"/>
                <w:szCs w:val="16"/>
                <w:lang w:val="en-US" w:eastAsia="zh-CN"/>
              </w:rPr>
              <w:t>forward</w:t>
            </w:r>
            <w:r w:rsidRPr="00D93AD6">
              <w:rPr>
                <w:rFonts w:eastAsiaTheme="minorEastAsia" w:hint="eastAsia"/>
                <w:bCs/>
                <w:sz w:val="16"/>
                <w:szCs w:val="16"/>
                <w:lang w:val="en-US" w:eastAsia="zh-CN"/>
              </w:rPr>
              <w:t xml:space="preserve"> after round 2 </w:t>
            </w:r>
            <w:r w:rsidRPr="00D93AD6">
              <w:rPr>
                <w:rFonts w:eastAsiaTheme="minorEastAsia"/>
                <w:bCs/>
                <w:sz w:val="16"/>
                <w:szCs w:val="16"/>
                <w:lang w:val="en-US" w:eastAsia="zh-CN"/>
              </w:rPr>
              <w:t>discussion</w:t>
            </w:r>
            <w:r w:rsidRPr="00D93AD6">
              <w:rPr>
                <w:rFonts w:eastAsiaTheme="minorEastAsia" w:hint="eastAsia"/>
                <w:bCs/>
                <w:sz w:val="16"/>
                <w:szCs w:val="16"/>
                <w:lang w:val="en-US" w:eastAsia="zh-CN"/>
              </w:rPr>
              <w:t>:</w:t>
            </w:r>
          </w:p>
          <w:p w14:paraId="5E8B9F7A" w14:textId="77777777" w:rsidR="00D93AD6" w:rsidRPr="00D93AD6" w:rsidRDefault="00D93AD6" w:rsidP="00AC585D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napToGrid w:val="0"/>
              <w:spacing w:after="120"/>
              <w:ind w:left="284" w:hanging="284"/>
              <w:contextualSpacing w:val="0"/>
              <w:textAlignment w:val="auto"/>
              <w:rPr>
                <w:b/>
                <w:sz w:val="16"/>
                <w:szCs w:val="16"/>
                <w:lang w:eastAsia="zh-CN"/>
              </w:rPr>
            </w:pPr>
            <w:r w:rsidRPr="00D93AD6">
              <w:rPr>
                <w:rFonts w:hint="eastAsia"/>
                <w:sz w:val="16"/>
                <w:szCs w:val="16"/>
                <w:lang w:eastAsia="zh-CN"/>
              </w:rPr>
              <w:t>Further discuss in the next meeting:</w:t>
            </w:r>
          </w:p>
          <w:p w14:paraId="2D71EF80" w14:textId="77777777" w:rsidR="00D93AD6" w:rsidRPr="00D93AD6" w:rsidRDefault="00D93AD6" w:rsidP="00AC585D">
            <w:pPr>
              <w:widowControl w:val="0"/>
              <w:numPr>
                <w:ilvl w:val="1"/>
                <w:numId w:val="9"/>
              </w:numPr>
              <w:tabs>
                <w:tab w:val="num" w:pos="484"/>
                <w:tab w:val="num" w:pos="709"/>
                <w:tab w:val="num" w:pos="1440"/>
                <w:tab w:val="num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177" w:left="568" w:hangingChars="134" w:hanging="214"/>
              <w:textAlignment w:val="baseline"/>
              <w:rPr>
                <w:bCs/>
                <w:sz w:val="16"/>
                <w:szCs w:val="16"/>
                <w:lang w:val="en-US" w:eastAsia="zh-CN"/>
              </w:rPr>
            </w:pPr>
            <w:r w:rsidRPr="00D93AD6">
              <w:rPr>
                <w:rFonts w:hint="eastAsia"/>
                <w:bCs/>
                <w:sz w:val="16"/>
                <w:szCs w:val="16"/>
                <w:lang w:val="en-US" w:eastAsia="zh-CN"/>
              </w:rPr>
              <w:t xml:space="preserve">Option 1: </w:t>
            </w:r>
            <w:r w:rsidRPr="00D93AD6">
              <w:rPr>
                <w:rFonts w:eastAsiaTheme="minorEastAsia" w:hint="eastAsia"/>
                <w:sz w:val="16"/>
                <w:szCs w:val="16"/>
                <w:lang w:val="en-US" w:eastAsia="zh-CN"/>
              </w:rPr>
              <w:t>M</w:t>
            </w:r>
            <w:r w:rsidRPr="00D93AD6">
              <w:rPr>
                <w:rFonts w:eastAsiaTheme="minorEastAsia"/>
                <w:sz w:val="16"/>
                <w:szCs w:val="16"/>
                <w:lang w:val="en-US" w:eastAsia="zh-CN"/>
              </w:rPr>
              <w:t>andate 2-layer UL-MIMO support for carrier(s) capable of 2Tx</w:t>
            </w:r>
          </w:p>
          <w:p w14:paraId="06FDD5B9" w14:textId="77777777" w:rsidR="00D93AD6" w:rsidRPr="00D93AD6" w:rsidRDefault="00D93AD6" w:rsidP="00AC585D">
            <w:pPr>
              <w:widowControl w:val="0"/>
              <w:numPr>
                <w:ilvl w:val="2"/>
                <w:numId w:val="11"/>
              </w:numPr>
              <w:tabs>
                <w:tab w:val="left" w:pos="484"/>
                <w:tab w:val="left" w:pos="709"/>
                <w:tab w:val="left" w:pos="851"/>
                <w:tab w:val="left" w:pos="1440"/>
                <w:tab w:val="left" w:pos="1701"/>
                <w:tab w:val="left" w:pos="1800"/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021" w:hanging="227"/>
              <w:textAlignment w:val="baseline"/>
              <w:rPr>
                <w:bCs/>
                <w:sz w:val="16"/>
                <w:szCs w:val="16"/>
                <w:lang w:val="en-US" w:eastAsia="zh-CN"/>
              </w:rPr>
            </w:pPr>
            <w:r w:rsidRPr="00D93AD6">
              <w:rPr>
                <w:rFonts w:hint="eastAsia"/>
                <w:bCs/>
                <w:sz w:val="16"/>
                <w:szCs w:val="16"/>
                <w:lang w:val="en-US" w:eastAsia="zh-CN"/>
              </w:rPr>
              <w:t xml:space="preserve">DCM: </w:t>
            </w:r>
            <w:r w:rsidRPr="00D93AD6">
              <w:rPr>
                <w:rFonts w:hint="eastAsia"/>
                <w:sz w:val="16"/>
                <w:szCs w:val="16"/>
              </w:rPr>
              <w:t>R</w:t>
            </w:r>
            <w:r w:rsidRPr="00D93AD6">
              <w:rPr>
                <w:sz w:val="16"/>
                <w:szCs w:val="16"/>
              </w:rPr>
              <w:t xml:space="preserve">AN2 agreed that UL </w:t>
            </w:r>
            <w:r w:rsidRPr="00D93AD6">
              <w:rPr>
                <w:rFonts w:hint="eastAsia"/>
                <w:sz w:val="16"/>
                <w:szCs w:val="16"/>
              </w:rPr>
              <w:t>M</w:t>
            </w:r>
            <w:r w:rsidRPr="00D93AD6">
              <w:rPr>
                <w:sz w:val="16"/>
                <w:szCs w:val="16"/>
              </w:rPr>
              <w:t>IMO capability is used for UE to indicate 2Tx support. It means that UE need to indicate UL MIMO capability if UE wants to indicate 2Tx capability.</w:t>
            </w:r>
          </w:p>
          <w:p w14:paraId="52FCD3FA" w14:textId="77777777" w:rsidR="00D93AD6" w:rsidRPr="00D93AD6" w:rsidRDefault="00D93AD6" w:rsidP="00AC585D">
            <w:pPr>
              <w:pStyle w:val="ListParagraph"/>
              <w:numPr>
                <w:ilvl w:val="1"/>
                <w:numId w:val="15"/>
              </w:numPr>
              <w:snapToGrid w:val="0"/>
              <w:spacing w:after="120"/>
              <w:contextualSpacing w:val="0"/>
              <w:rPr>
                <w:rFonts w:eastAsia="Yu Mincho"/>
                <w:i/>
                <w:iCs/>
                <w:sz w:val="16"/>
                <w:szCs w:val="16"/>
                <w:lang w:eastAsia="ja-JP"/>
              </w:rPr>
            </w:pPr>
            <w:r w:rsidRPr="00D93AD6">
              <w:rPr>
                <w:rFonts w:eastAsia="Yu Mincho"/>
                <w:i/>
                <w:iCs/>
                <w:sz w:val="16"/>
                <w:szCs w:val="16"/>
                <w:lang w:eastAsia="ja-JP"/>
              </w:rPr>
              <w:t>For UE capability of 2-port UL transmission, RAN2 reuse the per-FS UL-MIMO UE capability (no spec change).</w:t>
            </w:r>
          </w:p>
          <w:p w14:paraId="485CF962" w14:textId="77777777" w:rsidR="00D93AD6" w:rsidRPr="00FF40F3" w:rsidRDefault="00D93AD6" w:rsidP="00AC585D">
            <w:pPr>
              <w:widowControl w:val="0"/>
              <w:numPr>
                <w:ilvl w:val="1"/>
                <w:numId w:val="9"/>
              </w:numPr>
              <w:tabs>
                <w:tab w:val="num" w:pos="484"/>
                <w:tab w:val="num" w:pos="709"/>
                <w:tab w:val="num" w:pos="1440"/>
                <w:tab w:val="num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177" w:left="568" w:hangingChars="134" w:hanging="214"/>
              <w:textAlignment w:val="baseline"/>
              <w:rPr>
                <w:rFonts w:eastAsia="MS Mincho"/>
                <w:b/>
                <w:bCs/>
                <w:i/>
                <w:iCs/>
                <w:sz w:val="22"/>
                <w:szCs w:val="22"/>
              </w:rPr>
            </w:pPr>
            <w:r w:rsidRPr="00D93AD6">
              <w:rPr>
                <w:rFonts w:hint="eastAsia"/>
                <w:bCs/>
                <w:sz w:val="16"/>
                <w:szCs w:val="16"/>
                <w:lang w:val="en-US" w:eastAsia="zh-CN"/>
              </w:rPr>
              <w:t xml:space="preserve">Option 2: Not </w:t>
            </w:r>
            <w:r w:rsidRPr="00D93AD6">
              <w:rPr>
                <w:rFonts w:eastAsiaTheme="minorEastAsia" w:hint="eastAsia"/>
                <w:sz w:val="16"/>
                <w:szCs w:val="16"/>
                <w:lang w:val="en-US" w:eastAsia="zh-CN"/>
              </w:rPr>
              <w:t>m</w:t>
            </w:r>
            <w:r w:rsidRPr="00D93AD6">
              <w:rPr>
                <w:rFonts w:eastAsiaTheme="minorEastAsia"/>
                <w:sz w:val="16"/>
                <w:szCs w:val="16"/>
                <w:lang w:val="en-US" w:eastAsia="zh-CN"/>
              </w:rPr>
              <w:t>andate 2-layer UL-MIMO support for carrier(s) capable of 2Tx</w:t>
            </w:r>
            <w:r w:rsidRPr="00D93AD6">
              <w:rPr>
                <w:rFonts w:eastAsiaTheme="minorEastAsia" w:hint="eastAsia"/>
                <w:sz w:val="16"/>
                <w:szCs w:val="16"/>
                <w:lang w:val="en-US" w:eastAsia="zh-CN"/>
              </w:rPr>
              <w:t xml:space="preserve"> </w:t>
            </w:r>
          </w:p>
        </w:tc>
      </w:tr>
    </w:tbl>
    <w:p w14:paraId="06E92CC7" w14:textId="1FC7CAAA" w:rsidR="008E7986" w:rsidRPr="00065537" w:rsidRDefault="00E850D3" w:rsidP="009D755B">
      <w:pPr>
        <w:widowControl w:val="0"/>
        <w:spacing w:before="120" w:after="120"/>
      </w:pPr>
      <w:r w:rsidRPr="00065537">
        <w:t xml:space="preserve"> </w:t>
      </w:r>
      <w:r w:rsidR="009D755B" w:rsidRPr="00065537">
        <w:rPr>
          <w:rFonts w:hint="eastAsia"/>
          <w:bCs/>
        </w:rPr>
        <w:t>In this contribution</w:t>
      </w:r>
      <w:r w:rsidRPr="00065537">
        <w:rPr>
          <w:bCs/>
        </w:rPr>
        <w:t xml:space="preserve"> paper</w:t>
      </w:r>
      <w:r w:rsidR="009D755B" w:rsidRPr="00065537">
        <w:rPr>
          <w:rFonts w:hint="eastAsia"/>
          <w:bCs/>
        </w:rPr>
        <w:t xml:space="preserve">, </w:t>
      </w:r>
      <w:bookmarkStart w:id="2" w:name="OLE_LINK31"/>
      <w:r w:rsidR="009D755B" w:rsidRPr="00065537">
        <w:rPr>
          <w:rFonts w:hint="eastAsia"/>
          <w:bCs/>
        </w:rPr>
        <w:t xml:space="preserve">we </w:t>
      </w:r>
      <w:r w:rsidR="00065537" w:rsidRPr="00065537">
        <w:rPr>
          <w:bCs/>
        </w:rPr>
        <w:t xml:space="preserve">share our views </w:t>
      </w:r>
      <w:r w:rsidR="009D755B" w:rsidRPr="00065537">
        <w:rPr>
          <w:rFonts w:hint="eastAsia"/>
          <w:bCs/>
        </w:rPr>
        <w:t xml:space="preserve">on </w:t>
      </w:r>
      <w:r w:rsidRPr="00065537">
        <w:rPr>
          <w:bCs/>
        </w:rPr>
        <w:t xml:space="preserve">whether to mandate </w:t>
      </w:r>
      <w:r w:rsidRPr="00065537">
        <w:rPr>
          <w:rFonts w:eastAsiaTheme="minorEastAsia"/>
          <w:lang w:val="en-US" w:eastAsia="zh-CN"/>
        </w:rPr>
        <w:t>2-</w:t>
      </w:r>
      <w:r w:rsidRPr="00065537">
        <w:rPr>
          <w:rFonts w:eastAsiaTheme="minorEastAsia" w:hint="eastAsia"/>
          <w:lang w:val="en-US" w:eastAsia="zh-CN"/>
        </w:rPr>
        <w:t>layer</w:t>
      </w:r>
      <w:r w:rsidRPr="00065537">
        <w:rPr>
          <w:rFonts w:eastAsiaTheme="minorEastAsia"/>
          <w:lang w:val="en-US" w:eastAsia="zh-CN"/>
        </w:rPr>
        <w:t xml:space="preserve"> UL-</w:t>
      </w:r>
      <w:r w:rsidRPr="00065537">
        <w:rPr>
          <w:rFonts w:eastAsiaTheme="minorEastAsia" w:hint="eastAsia"/>
          <w:lang w:val="en-US" w:eastAsia="zh-CN"/>
        </w:rPr>
        <w:t>MIMO</w:t>
      </w:r>
      <w:r w:rsidRPr="00065537">
        <w:rPr>
          <w:rFonts w:eastAsiaTheme="minorEastAsia"/>
          <w:lang w:val="en-US" w:eastAsia="zh-CN"/>
        </w:rPr>
        <w:t xml:space="preserve"> support for carrier(s) capable of 2Tx</w:t>
      </w:r>
      <w:bookmarkEnd w:id="1"/>
      <w:bookmarkEnd w:id="2"/>
      <w:r w:rsidRPr="00065537">
        <w:rPr>
          <w:bCs/>
        </w:rPr>
        <w:t>.</w:t>
      </w:r>
    </w:p>
    <w:p w14:paraId="3FF38AF8" w14:textId="4D6CBD37" w:rsidR="003669FD" w:rsidRPr="00413F32" w:rsidRDefault="008E7986" w:rsidP="003669FD">
      <w:pPr>
        <w:pStyle w:val="Heading1"/>
        <w:rPr>
          <w:b/>
          <w:bCs/>
          <w:sz w:val="24"/>
          <w:szCs w:val="24"/>
        </w:rPr>
      </w:pPr>
      <w:r w:rsidRPr="00413F32">
        <w:rPr>
          <w:b/>
          <w:bCs/>
          <w:sz w:val="24"/>
          <w:szCs w:val="24"/>
        </w:rPr>
        <w:t>2</w:t>
      </w:r>
      <w:r w:rsidRPr="00413F32">
        <w:rPr>
          <w:b/>
          <w:bCs/>
          <w:sz w:val="24"/>
          <w:szCs w:val="24"/>
        </w:rPr>
        <w:tab/>
      </w:r>
      <w:r w:rsidR="007A02A9" w:rsidRPr="00413F32">
        <w:rPr>
          <w:b/>
          <w:bCs/>
          <w:sz w:val="24"/>
          <w:szCs w:val="24"/>
        </w:rPr>
        <w:t>Discussions</w:t>
      </w:r>
      <w:r w:rsidRPr="00413F32">
        <w:rPr>
          <w:b/>
          <w:bCs/>
          <w:sz w:val="24"/>
          <w:szCs w:val="24"/>
        </w:rPr>
        <w:t xml:space="preserve"> </w:t>
      </w:r>
    </w:p>
    <w:p w14:paraId="2ED90DB7" w14:textId="001D9516" w:rsidR="008E7986" w:rsidRPr="00413F32" w:rsidRDefault="008E7986" w:rsidP="008E7986">
      <w:pPr>
        <w:pStyle w:val="Heading2"/>
        <w:rPr>
          <w:sz w:val="24"/>
          <w:szCs w:val="24"/>
        </w:rPr>
      </w:pPr>
      <w:r w:rsidRPr="00413F32">
        <w:rPr>
          <w:sz w:val="24"/>
          <w:szCs w:val="24"/>
        </w:rPr>
        <w:t>2.1</w:t>
      </w:r>
      <w:r w:rsidRPr="00413F32">
        <w:rPr>
          <w:sz w:val="24"/>
          <w:szCs w:val="24"/>
        </w:rPr>
        <w:tab/>
      </w:r>
      <w:r w:rsidR="00E850D3" w:rsidRPr="00413F32">
        <w:rPr>
          <w:sz w:val="24"/>
          <w:szCs w:val="24"/>
          <w:lang w:val="en-US" w:eastAsia="ko-KR"/>
        </w:rPr>
        <w:t>2-</w:t>
      </w:r>
      <w:r w:rsidR="00E850D3" w:rsidRPr="00413F32">
        <w:rPr>
          <w:rFonts w:hint="eastAsia"/>
          <w:sz w:val="24"/>
          <w:szCs w:val="24"/>
          <w:lang w:val="en-US"/>
        </w:rPr>
        <w:t>layer</w:t>
      </w:r>
      <w:r w:rsidR="00E850D3" w:rsidRPr="00413F32">
        <w:rPr>
          <w:sz w:val="24"/>
          <w:szCs w:val="24"/>
          <w:lang w:val="en-US" w:eastAsia="ko-KR"/>
        </w:rPr>
        <w:t xml:space="preserve"> UL-</w:t>
      </w:r>
      <w:r w:rsidR="00E850D3" w:rsidRPr="00413F32">
        <w:rPr>
          <w:rFonts w:hint="eastAsia"/>
          <w:sz w:val="24"/>
          <w:szCs w:val="24"/>
          <w:lang w:val="en-US"/>
        </w:rPr>
        <w:t>MIMO</w:t>
      </w:r>
      <w:r w:rsidR="00E850D3" w:rsidRPr="00413F32">
        <w:rPr>
          <w:sz w:val="24"/>
          <w:szCs w:val="24"/>
          <w:lang w:val="en-US" w:eastAsia="ko-KR"/>
        </w:rPr>
        <w:t xml:space="preserve"> support for carrier(s) capable of 2Tx</w:t>
      </w:r>
    </w:p>
    <w:p w14:paraId="500AF9ED" w14:textId="563F4E4B" w:rsidR="005B6C66" w:rsidRPr="0099454A" w:rsidRDefault="00E71B03" w:rsidP="009949AB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  <w:r w:rsidRPr="0099454A">
        <w:t>Release 18</w:t>
      </w:r>
      <w:r w:rsidR="00D93AD6" w:rsidRPr="0099454A">
        <w:t xml:space="preserve"> e</w:t>
      </w:r>
      <w:r w:rsidR="00065537" w:rsidRPr="0099454A">
        <w:t xml:space="preserve">nhances the UL </w:t>
      </w:r>
      <w:r w:rsidRPr="0099454A">
        <w:t>Tx switching</w:t>
      </w:r>
      <w:r w:rsidR="00065537" w:rsidRPr="0099454A">
        <w:t xml:space="preserve"> feature by allowing the two TX chains to be dynamically switched across up to 3 or 4 bands</w:t>
      </w:r>
      <w:r w:rsidR="005B6C66" w:rsidRPr="0099454A">
        <w:t>. Both 1T2T</w:t>
      </w:r>
      <w:r w:rsidR="00B90126">
        <w:t xml:space="preserve"> </w:t>
      </w:r>
      <w:r w:rsidR="00B90126" w:rsidRPr="00B90126">
        <w:rPr>
          <w:i/>
          <w:iCs/>
        </w:rPr>
        <w:t>(switchedUL)</w:t>
      </w:r>
      <w:r w:rsidR="005B6C66" w:rsidRPr="0099454A">
        <w:t xml:space="preserve"> and 2T2T</w:t>
      </w:r>
      <w:r w:rsidR="00B90126">
        <w:t xml:space="preserve"> </w:t>
      </w:r>
      <w:r w:rsidR="00B90126" w:rsidRPr="00B90126">
        <w:rPr>
          <w:i/>
          <w:iCs/>
        </w:rPr>
        <w:t>(</w:t>
      </w:r>
      <w:proofErr w:type="spellStart"/>
      <w:r w:rsidR="00B90126" w:rsidRPr="00B90126">
        <w:rPr>
          <w:i/>
          <w:iCs/>
        </w:rPr>
        <w:t>dualUL</w:t>
      </w:r>
      <w:proofErr w:type="spellEnd"/>
      <w:r w:rsidR="00B90126" w:rsidRPr="00B90126">
        <w:rPr>
          <w:i/>
          <w:iCs/>
        </w:rPr>
        <w:t>)</w:t>
      </w:r>
      <w:r w:rsidR="005B6C66" w:rsidRPr="00B90126">
        <w:rPr>
          <w:i/>
          <w:iCs/>
        </w:rPr>
        <w:t xml:space="preserve"> </w:t>
      </w:r>
      <w:r w:rsidR="005B6C66" w:rsidRPr="0099454A">
        <w:t>switching modes are allowed</w:t>
      </w:r>
      <w:r w:rsidRPr="0099454A">
        <w:t xml:space="preserve"> for</w:t>
      </w:r>
      <w:r w:rsidR="00FF40F3" w:rsidRPr="0099454A">
        <w:t xml:space="preserve"> UEs capable of</w:t>
      </w:r>
      <w:r w:rsidRPr="0099454A">
        <w:t xml:space="preserve"> up to two TX simultaneous transmissions.</w:t>
      </w:r>
      <w:r w:rsidR="00FF40F3" w:rsidRPr="0099454A">
        <w:t xml:space="preserve"> </w:t>
      </w:r>
    </w:p>
    <w:p w14:paraId="62302D87" w14:textId="5F5F2B53" w:rsidR="00447D6E" w:rsidRPr="0099454A" w:rsidRDefault="001012E2" w:rsidP="009949AB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  <w:r w:rsidRPr="0099454A">
        <w:t xml:space="preserve">In addition to the dynamic Tx switching feature with two concurrent </w:t>
      </w:r>
      <w:r w:rsidR="00447D6E" w:rsidRPr="0099454A">
        <w:t>transmissions as described above</w:t>
      </w:r>
      <w:r w:rsidRPr="0099454A">
        <w:t xml:space="preserve">, Release 18 also includes the UL-MIMO feature which allows the UE </w:t>
      </w:r>
      <w:r w:rsidR="00447D6E" w:rsidRPr="0099454A">
        <w:t xml:space="preserve">equipped with two antenna ports to </w:t>
      </w:r>
      <w:r w:rsidR="0099454A" w:rsidRPr="0099454A">
        <w:t xml:space="preserve">be configured for simultaneous </w:t>
      </w:r>
      <w:r w:rsidR="00447D6E" w:rsidRPr="0099454A">
        <w:t xml:space="preserve">uplink </w:t>
      </w:r>
      <w:r w:rsidR="0099454A" w:rsidRPr="0099454A">
        <w:t>transmissions though both antennas</w:t>
      </w:r>
      <w:r w:rsidR="00447D6E" w:rsidRPr="0099454A">
        <w:t>.</w:t>
      </w:r>
    </w:p>
    <w:p w14:paraId="348EA788" w14:textId="03B195CA" w:rsidR="00BC1763" w:rsidRDefault="00DB1130" w:rsidP="009949AB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  <w:r w:rsidRPr="0099454A">
        <w:t xml:space="preserve">The issue is then to decide if a UE capable of dynamic Tx switching </w:t>
      </w:r>
      <w:r w:rsidR="0099454A" w:rsidRPr="0099454A">
        <w:t xml:space="preserve">with two antennas should be mandated to </w:t>
      </w:r>
      <w:r w:rsidR="00B90126">
        <w:t>support</w:t>
      </w:r>
      <w:r w:rsidR="0099454A" w:rsidRPr="0099454A">
        <w:t xml:space="preserve"> UL-MIMO capa</w:t>
      </w:r>
      <w:r w:rsidR="00B90126">
        <w:t>bility</w:t>
      </w:r>
      <w:r w:rsidR="0099454A" w:rsidRPr="0099454A">
        <w:t>.</w:t>
      </w:r>
    </w:p>
    <w:p w14:paraId="5C0D6628" w14:textId="437F3F70" w:rsidR="00BC1763" w:rsidRPr="00BC1763" w:rsidRDefault="00BC1763" w:rsidP="009949AB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bCs/>
          <w:i/>
          <w:iCs/>
        </w:rPr>
      </w:pPr>
      <w:r>
        <w:rPr>
          <w:b/>
          <w:bCs/>
          <w:i/>
          <w:iCs/>
        </w:rPr>
        <w:t xml:space="preserve">•    </w:t>
      </w:r>
      <w:r w:rsidRPr="00BC1763">
        <w:rPr>
          <w:b/>
          <w:bCs/>
          <w:i/>
          <w:iCs/>
        </w:rPr>
        <w:t xml:space="preserve">Feature independence </w:t>
      </w:r>
    </w:p>
    <w:p w14:paraId="1BB1C5AD" w14:textId="4ECC21A7" w:rsidR="00BC15E9" w:rsidRPr="005E688C" w:rsidRDefault="00DB1130" w:rsidP="009949AB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zh-CN"/>
        </w:rPr>
      </w:pPr>
      <w:r w:rsidRPr="0099454A">
        <w:t xml:space="preserve">In our view, </w:t>
      </w:r>
      <w:r w:rsidR="0099454A">
        <w:t xml:space="preserve">to be widely deployed, </w:t>
      </w:r>
      <w:r w:rsidR="0018130A" w:rsidRPr="0099454A">
        <w:rPr>
          <w:rFonts w:cs="Arial"/>
          <w:color w:val="000000" w:themeColor="text1"/>
        </w:rPr>
        <w:t xml:space="preserve">new features like TX switching between 3/4 bands </w:t>
      </w:r>
      <w:r w:rsidR="00E87397" w:rsidRPr="0099454A">
        <w:rPr>
          <w:rFonts w:cs="Arial"/>
          <w:color w:val="000000" w:themeColor="text1"/>
        </w:rPr>
        <w:t>and UL-MIMO should be independently im</w:t>
      </w:r>
      <w:r w:rsidR="00E87397" w:rsidRPr="005E688C">
        <w:rPr>
          <w:rFonts w:cs="Arial"/>
          <w:color w:val="000000" w:themeColor="text1"/>
        </w:rPr>
        <w:t>plemented to allow flexibility to the UE and component vendors</w:t>
      </w:r>
      <w:r w:rsidR="0018130A" w:rsidRPr="005E688C">
        <w:rPr>
          <w:rFonts w:cs="Arial"/>
          <w:color w:val="000000" w:themeColor="text1"/>
        </w:rPr>
        <w:t>.</w:t>
      </w:r>
      <w:r w:rsidR="003A687D" w:rsidRPr="005E688C">
        <w:rPr>
          <w:rFonts w:cs="Arial"/>
          <w:color w:val="000000" w:themeColor="text1"/>
        </w:rPr>
        <w:t xml:space="preserve"> </w:t>
      </w:r>
      <w:r w:rsidR="00B90126" w:rsidRPr="005E688C">
        <w:rPr>
          <w:rFonts w:cs="Arial"/>
          <w:color w:val="000000" w:themeColor="text1"/>
        </w:rPr>
        <w:t xml:space="preserve">Allowing several implementation options, especially at the beginning of deployment, would be beneficial to the UE manufacturers and component suppliers. </w:t>
      </w:r>
      <w:r w:rsidR="00DB2D80" w:rsidRPr="005E688C">
        <w:rPr>
          <w:rFonts w:cs="Arial"/>
          <w:color w:val="000000" w:themeColor="text1"/>
        </w:rPr>
        <w:t xml:space="preserve"> </w:t>
      </w:r>
      <w:r w:rsidR="003A687D" w:rsidRPr="005E688C">
        <w:rPr>
          <w:rFonts w:cs="Arial"/>
          <w:color w:val="000000" w:themeColor="text1"/>
        </w:rPr>
        <w:t>UL</w:t>
      </w:r>
      <w:r w:rsidR="00FC1449" w:rsidRPr="005E688C">
        <w:rPr>
          <w:rFonts w:cs="Arial"/>
          <w:color w:val="000000" w:themeColor="text1"/>
        </w:rPr>
        <w:t>-</w:t>
      </w:r>
      <w:r w:rsidR="003A687D" w:rsidRPr="005E688C">
        <w:rPr>
          <w:rFonts w:cs="Arial"/>
          <w:color w:val="000000" w:themeColor="text1"/>
        </w:rPr>
        <w:t>MIMO in an NR band</w:t>
      </w:r>
      <w:r w:rsidR="00DB2D80" w:rsidRPr="005E688C">
        <w:rPr>
          <w:rFonts w:cs="Arial"/>
          <w:color w:val="000000" w:themeColor="text1"/>
        </w:rPr>
        <w:t xml:space="preserve"> should be</w:t>
      </w:r>
      <w:r w:rsidR="003A687D" w:rsidRPr="005E688C">
        <w:rPr>
          <w:rFonts w:cs="Arial"/>
          <w:color w:val="000000" w:themeColor="text1"/>
        </w:rPr>
        <w:t xml:space="preserve"> separately indicated by the UE through the corresponding UE capability </w:t>
      </w:r>
      <w:r w:rsidR="004B7B30" w:rsidRPr="005E688C">
        <w:rPr>
          <w:rFonts w:cs="Arial"/>
          <w:color w:val="000000" w:themeColor="text1"/>
        </w:rPr>
        <w:t>signalling</w:t>
      </w:r>
      <w:r w:rsidR="003A687D" w:rsidRPr="005E688C">
        <w:rPr>
          <w:rFonts w:cs="Arial"/>
          <w:color w:val="000000" w:themeColor="text1"/>
        </w:rPr>
        <w:t xml:space="preserve"> for the supported NR band and band combination. </w:t>
      </w:r>
      <w:r w:rsidR="004B7B30" w:rsidRPr="005E688C">
        <w:rPr>
          <w:rFonts w:cs="Arial"/>
          <w:color w:val="000000" w:themeColor="text1"/>
        </w:rPr>
        <w:t>I</w:t>
      </w:r>
      <w:r w:rsidR="00284A5E" w:rsidRPr="005E688C">
        <w:rPr>
          <w:rFonts w:cs="Arial"/>
          <w:color w:val="000000" w:themeColor="text1"/>
        </w:rPr>
        <w:t xml:space="preserve">mplementing the UL-MIMO feature for any </w:t>
      </w:r>
      <w:r w:rsidRPr="005E688C">
        <w:rPr>
          <w:rFonts w:cs="Arial"/>
          <w:color w:val="000000" w:themeColor="text1"/>
        </w:rPr>
        <w:t>NR</w:t>
      </w:r>
      <w:r w:rsidR="00284A5E" w:rsidRPr="005E688C">
        <w:rPr>
          <w:rFonts w:cs="Arial"/>
          <w:color w:val="000000" w:themeColor="text1"/>
        </w:rPr>
        <w:t xml:space="preserve"> band should not be</w:t>
      </w:r>
      <w:r w:rsidR="00DB2D80" w:rsidRPr="005E688C">
        <w:rPr>
          <w:rFonts w:cs="Arial"/>
          <w:color w:val="000000" w:themeColor="text1"/>
        </w:rPr>
        <w:t xml:space="preserve"> </w:t>
      </w:r>
      <w:r w:rsidR="00B90126" w:rsidRPr="005E688C">
        <w:rPr>
          <w:rFonts w:cs="Arial"/>
          <w:color w:val="000000" w:themeColor="text1"/>
        </w:rPr>
        <w:t>a prior condition</w:t>
      </w:r>
      <w:r w:rsidR="003A687D" w:rsidRPr="005E688C">
        <w:rPr>
          <w:rFonts w:cs="Arial"/>
          <w:color w:val="000000" w:themeColor="text1"/>
        </w:rPr>
        <w:t xml:space="preserve"> for the UE to impleme</w:t>
      </w:r>
      <w:r w:rsidR="00284A5E" w:rsidRPr="005E688C">
        <w:rPr>
          <w:rFonts w:cs="Arial"/>
          <w:color w:val="000000" w:themeColor="text1"/>
        </w:rPr>
        <w:t>nt</w:t>
      </w:r>
      <w:r w:rsidR="003A687D" w:rsidRPr="005E688C">
        <w:rPr>
          <w:rFonts w:cs="Arial"/>
          <w:color w:val="000000" w:themeColor="text1"/>
        </w:rPr>
        <w:t xml:space="preserve"> the UL Tx switching feature</w:t>
      </w:r>
      <w:r w:rsidR="004B7B30" w:rsidRPr="005E688C">
        <w:rPr>
          <w:rFonts w:cs="Arial"/>
          <w:color w:val="000000" w:themeColor="text1"/>
        </w:rPr>
        <w:t xml:space="preserve">. We prefer </w:t>
      </w:r>
      <w:r w:rsidRPr="005E688C">
        <w:rPr>
          <w:rFonts w:cs="Arial"/>
          <w:color w:val="000000" w:themeColor="text1"/>
        </w:rPr>
        <w:t>to have flexibility for feature</w:t>
      </w:r>
      <w:r w:rsidR="004B7B30" w:rsidRPr="005E688C">
        <w:rPr>
          <w:rFonts w:cs="Arial"/>
          <w:color w:val="000000" w:themeColor="text1"/>
        </w:rPr>
        <w:t xml:space="preserve"> </w:t>
      </w:r>
      <w:r w:rsidR="00FC1449" w:rsidRPr="005E688C">
        <w:rPr>
          <w:rFonts w:cs="Arial"/>
          <w:color w:val="000000" w:themeColor="text1"/>
        </w:rPr>
        <w:t xml:space="preserve">implementation </w:t>
      </w:r>
      <w:r w:rsidR="004B7B30" w:rsidRPr="005E688C">
        <w:rPr>
          <w:rFonts w:cs="Arial"/>
          <w:color w:val="000000" w:themeColor="text1"/>
        </w:rPr>
        <w:t xml:space="preserve">by allowing the </w:t>
      </w:r>
      <w:r w:rsidR="00284A5E" w:rsidRPr="005E688C">
        <w:rPr>
          <w:rFonts w:cs="Arial"/>
          <w:color w:val="000000" w:themeColor="text1"/>
        </w:rPr>
        <w:t xml:space="preserve">UL </w:t>
      </w:r>
      <w:r w:rsidR="004B7B30" w:rsidRPr="005E688C">
        <w:rPr>
          <w:rFonts w:cs="Arial"/>
          <w:color w:val="000000" w:themeColor="text1"/>
        </w:rPr>
        <w:t>TX switching feature to be decoupled from the UL-MIMO feature.</w:t>
      </w:r>
    </w:p>
    <w:p w14:paraId="7F02D938" w14:textId="61277881" w:rsidR="00DB1130" w:rsidRPr="005E688C" w:rsidRDefault="00DB1130" w:rsidP="009949AB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zh-CN"/>
        </w:rPr>
      </w:pPr>
      <w:r w:rsidRPr="005E688C">
        <w:rPr>
          <w:b/>
          <w:bCs/>
          <w:i/>
          <w:iCs/>
          <w:lang w:eastAsia="zh-CN"/>
        </w:rPr>
        <w:lastRenderedPageBreak/>
        <w:t>Observation #</w:t>
      </w:r>
      <w:r w:rsidR="002F6A2F" w:rsidRPr="005E688C">
        <w:rPr>
          <w:b/>
          <w:bCs/>
          <w:i/>
          <w:iCs/>
          <w:lang w:eastAsia="zh-CN"/>
        </w:rPr>
        <w:t>1</w:t>
      </w:r>
      <w:r w:rsidR="006C0BAB" w:rsidRPr="005E688C">
        <w:rPr>
          <w:b/>
          <w:bCs/>
          <w:i/>
          <w:iCs/>
          <w:lang w:eastAsia="zh-CN"/>
        </w:rPr>
        <w:t>:</w:t>
      </w:r>
      <w:r w:rsidR="002F6A2F" w:rsidRPr="005E688C">
        <w:rPr>
          <w:b/>
          <w:bCs/>
        </w:rPr>
        <w:t xml:space="preserve"> </w:t>
      </w:r>
      <w:r w:rsidR="00006C95" w:rsidRPr="005E688C">
        <w:rPr>
          <w:i/>
          <w:iCs/>
        </w:rPr>
        <w:t xml:space="preserve">Tx </w:t>
      </w:r>
      <w:r w:rsidR="006C0BAB" w:rsidRPr="005E688C">
        <w:rPr>
          <w:i/>
          <w:iCs/>
        </w:rPr>
        <w:t xml:space="preserve">switching </w:t>
      </w:r>
      <w:r w:rsidR="002F6A2F" w:rsidRPr="005E688C">
        <w:rPr>
          <w:i/>
          <w:iCs/>
        </w:rPr>
        <w:t xml:space="preserve">and UL-MIMO features are configured differently </w:t>
      </w:r>
      <w:r w:rsidR="00D242FB" w:rsidRPr="005E688C">
        <w:rPr>
          <w:i/>
          <w:iCs/>
        </w:rPr>
        <w:t xml:space="preserve">in the Release 18 specifications </w:t>
      </w:r>
      <w:r w:rsidR="002F6A2F" w:rsidRPr="005E688C">
        <w:rPr>
          <w:i/>
          <w:iCs/>
        </w:rPr>
        <w:t>and</w:t>
      </w:r>
      <w:r w:rsidR="00733026" w:rsidRPr="005E688C">
        <w:rPr>
          <w:i/>
          <w:iCs/>
        </w:rPr>
        <w:t xml:space="preserve"> </w:t>
      </w:r>
      <w:r w:rsidR="00BC1763" w:rsidRPr="005E688C">
        <w:rPr>
          <w:i/>
          <w:iCs/>
        </w:rPr>
        <w:t xml:space="preserve">should be independently implemented to allow flexibility. </w:t>
      </w:r>
    </w:p>
    <w:p w14:paraId="478A33E4" w14:textId="0C0EFC77" w:rsidR="00A80014" w:rsidRPr="005E688C" w:rsidRDefault="00BC1763" w:rsidP="00BC1763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bCs/>
          <w:i/>
          <w:iCs/>
        </w:rPr>
      </w:pPr>
      <w:r w:rsidRPr="005E688C">
        <w:rPr>
          <w:b/>
          <w:bCs/>
          <w:i/>
          <w:iCs/>
        </w:rPr>
        <w:t>•  UL-MIMO implementation challenges and cost</w:t>
      </w:r>
    </w:p>
    <w:p w14:paraId="08565FE8" w14:textId="5C6D427D" w:rsidR="00A80014" w:rsidRPr="005E688C" w:rsidRDefault="00A80014" w:rsidP="00BC1763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  <w:r w:rsidRPr="005E688C">
        <w:t>There are several implementation challenges for UL M</w:t>
      </w:r>
      <w:r w:rsidR="0082238D" w:rsidRPr="005E688C">
        <w:t>I</w:t>
      </w:r>
      <w:r w:rsidRPr="005E688C">
        <w:t>MO:</w:t>
      </w:r>
    </w:p>
    <w:p w14:paraId="068478E8" w14:textId="7D558C79" w:rsidR="00A80014" w:rsidRPr="005E688C" w:rsidRDefault="00A80014" w:rsidP="00A80014">
      <w:pPr>
        <w:pStyle w:val="ListParagraph"/>
        <w:widowControl w:val="0"/>
        <w:numPr>
          <w:ilvl w:val="0"/>
          <w:numId w:val="15"/>
        </w:numPr>
        <w:spacing w:before="120" w:after="120"/>
        <w:jc w:val="both"/>
      </w:pPr>
      <w:r w:rsidRPr="005E688C">
        <w:t xml:space="preserve">Additional TX chain: To achieve the UL MIMO, the UE must have an additional chain with PA, FEM, </w:t>
      </w:r>
      <w:r w:rsidR="0082238D" w:rsidRPr="005E688C">
        <w:t xml:space="preserve">and antenna. There is a limited space in the UE for extra antenna, especially in LB (NR bands with frequencies less than 1GHz) where the wavelength is much longer. </w:t>
      </w:r>
      <w:r w:rsidR="007559D9" w:rsidRPr="005E688C">
        <w:t>Adding all these components will create integration challenges for the UE vendors.</w:t>
      </w:r>
    </w:p>
    <w:p w14:paraId="5DFE22F1" w14:textId="77777777" w:rsidR="00F73255" w:rsidRPr="005E688C" w:rsidRDefault="0082238D" w:rsidP="00A80014">
      <w:pPr>
        <w:pStyle w:val="ListParagraph"/>
        <w:widowControl w:val="0"/>
        <w:numPr>
          <w:ilvl w:val="0"/>
          <w:numId w:val="15"/>
        </w:numPr>
        <w:spacing w:before="120" w:after="120"/>
        <w:jc w:val="both"/>
      </w:pPr>
      <w:r w:rsidRPr="005E688C">
        <w:t xml:space="preserve">Unwanted RF coupling between active paths must be </w:t>
      </w:r>
      <w:r w:rsidR="007559D9" w:rsidRPr="005E688C">
        <w:t>minimized</w:t>
      </w:r>
      <w:r w:rsidRPr="005E688C">
        <w:t xml:space="preserve"> to prevent RX and TX RF performance degradations due to various impairments such as IMDs, harmonics, and cross-band isolation</w:t>
      </w:r>
      <w:r w:rsidR="007559D9" w:rsidRPr="005E688C">
        <w:t xml:space="preserve">. This requires </w:t>
      </w:r>
      <w:r w:rsidRPr="005E688C">
        <w:t xml:space="preserve">  </w:t>
      </w:r>
      <w:r w:rsidR="007559D9" w:rsidRPr="005E688C">
        <w:t>the front-end architecture to be carefully designed with tr</w:t>
      </w:r>
      <w:r w:rsidR="00F73255" w:rsidRPr="005E688C">
        <w:t>ade-offs between size, cost, and RF performance,</w:t>
      </w:r>
    </w:p>
    <w:p w14:paraId="685DC645" w14:textId="2BA9CAE4" w:rsidR="00BC1763" w:rsidRPr="005E688C" w:rsidRDefault="00F73255" w:rsidP="00BC1763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</w:rPr>
      </w:pPr>
      <w:r w:rsidRPr="005E688C">
        <w:rPr>
          <w:lang w:eastAsia="zh-CN"/>
        </w:rPr>
        <w:t xml:space="preserve">As pointed out above, additional components needed to implement the UL-MIMO capability will result in a bigger bill of material (BOM) and hence extra cost. This cost differential could make the implementation of this feature optional, and not mandatory.   </w:t>
      </w:r>
    </w:p>
    <w:p w14:paraId="194E0664" w14:textId="155030A3" w:rsidR="00F73255" w:rsidRPr="005E688C" w:rsidRDefault="00F73255" w:rsidP="00F73255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zh-CN"/>
        </w:rPr>
      </w:pPr>
      <w:r w:rsidRPr="005E688C">
        <w:rPr>
          <w:b/>
          <w:bCs/>
          <w:i/>
          <w:iCs/>
          <w:lang w:eastAsia="zh-CN"/>
        </w:rPr>
        <w:t>Observation #2:</w:t>
      </w:r>
      <w:r w:rsidRPr="005E688C">
        <w:rPr>
          <w:b/>
          <w:bCs/>
        </w:rPr>
        <w:t xml:space="preserve"> </w:t>
      </w:r>
      <w:r w:rsidR="005E688C" w:rsidRPr="005E688C">
        <w:rPr>
          <w:i/>
          <w:iCs/>
        </w:rPr>
        <w:t xml:space="preserve">There are implementation and cost challenges for implementing UE UL-MIMO feature. This could make this feature optional, and not mandatory.  </w:t>
      </w:r>
    </w:p>
    <w:p w14:paraId="31AE78F3" w14:textId="76085151" w:rsidR="00BC1763" w:rsidRPr="005E688C" w:rsidRDefault="00BC1763" w:rsidP="00BC1763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bCs/>
          <w:i/>
          <w:iCs/>
        </w:rPr>
      </w:pPr>
      <w:r w:rsidRPr="005E688C">
        <w:rPr>
          <w:b/>
          <w:bCs/>
          <w:i/>
          <w:iCs/>
        </w:rPr>
        <w:t>•  Impacts on specifications</w:t>
      </w:r>
    </w:p>
    <w:p w14:paraId="740E2FC4" w14:textId="3CF7B792" w:rsidR="002F6A2F" w:rsidRDefault="004B7B30" w:rsidP="008D6CAE">
      <w:pPr>
        <w:snapToGrid w:val="0"/>
        <w:spacing w:before="60" w:after="60"/>
        <w:jc w:val="both"/>
        <w:rPr>
          <w:lang w:eastAsia="zh-CN"/>
        </w:rPr>
      </w:pPr>
      <w:r w:rsidRPr="005E688C">
        <w:rPr>
          <w:lang w:eastAsia="zh-CN"/>
        </w:rPr>
        <w:t>A</w:t>
      </w:r>
      <w:r w:rsidR="00303C0D" w:rsidRPr="005E688C">
        <w:rPr>
          <w:lang w:eastAsia="zh-CN"/>
        </w:rPr>
        <w:t xml:space="preserve">dditionally, </w:t>
      </w:r>
      <w:r w:rsidR="002F6A2F" w:rsidRPr="005E688C">
        <w:rPr>
          <w:lang w:eastAsia="zh-CN"/>
        </w:rPr>
        <w:t xml:space="preserve">in </w:t>
      </w:r>
      <w:r w:rsidR="00D242FB" w:rsidRPr="005E688C">
        <w:rPr>
          <w:lang w:eastAsia="zh-CN"/>
        </w:rPr>
        <w:t xml:space="preserve">the current </w:t>
      </w:r>
      <w:r w:rsidR="002F6A2F" w:rsidRPr="005E688C">
        <w:rPr>
          <w:lang w:eastAsia="zh-CN"/>
        </w:rPr>
        <w:t xml:space="preserve">Release 18, </w:t>
      </w:r>
      <w:r w:rsidR="00D242FB" w:rsidRPr="005E688C">
        <w:rPr>
          <w:lang w:eastAsia="zh-CN"/>
        </w:rPr>
        <w:t xml:space="preserve">the </w:t>
      </w:r>
      <w:r w:rsidR="00303C0D" w:rsidRPr="005E688C">
        <w:rPr>
          <w:lang w:eastAsia="zh-CN"/>
        </w:rPr>
        <w:t xml:space="preserve">UL-MIMO </w:t>
      </w:r>
      <w:r w:rsidR="00FC1449" w:rsidRPr="005E688C">
        <w:rPr>
          <w:lang w:eastAsia="zh-CN"/>
        </w:rPr>
        <w:t xml:space="preserve">feature </w:t>
      </w:r>
      <w:r w:rsidR="00303C0D" w:rsidRPr="005E688C">
        <w:rPr>
          <w:lang w:eastAsia="zh-CN"/>
        </w:rPr>
        <w:t>is only defined for a limited numbers of NR bands</w:t>
      </w:r>
      <w:r w:rsidR="00DB1130" w:rsidRPr="005E688C">
        <w:rPr>
          <w:lang w:eastAsia="zh-CN"/>
        </w:rPr>
        <w:t xml:space="preserve"> as depicted in Table 2.1.1 below</w:t>
      </w:r>
      <w:r w:rsidR="00303C0D" w:rsidRPr="005E688C">
        <w:rPr>
          <w:lang w:eastAsia="zh-CN"/>
        </w:rPr>
        <w:t xml:space="preserve">. Therefore mandating 2-layer UL-MIMO for the TX switching among 3 or 4 bands will </w:t>
      </w:r>
      <w:r w:rsidR="00284A5E" w:rsidRPr="005E688C">
        <w:rPr>
          <w:lang w:eastAsia="zh-CN"/>
        </w:rPr>
        <w:t xml:space="preserve">allow </w:t>
      </w:r>
      <w:r w:rsidR="00303C0D" w:rsidRPr="005E688C">
        <w:rPr>
          <w:lang w:eastAsia="zh-CN"/>
        </w:rPr>
        <w:t xml:space="preserve">the </w:t>
      </w:r>
      <w:r w:rsidR="002F6A2F" w:rsidRPr="005E688C">
        <w:rPr>
          <w:lang w:eastAsia="zh-CN"/>
        </w:rPr>
        <w:t xml:space="preserve">dynamic </w:t>
      </w:r>
      <w:r w:rsidR="00FC1449" w:rsidRPr="005E688C">
        <w:rPr>
          <w:lang w:eastAsia="zh-CN"/>
        </w:rPr>
        <w:t xml:space="preserve">Tx switching feature </w:t>
      </w:r>
      <w:r w:rsidR="00303C0D" w:rsidRPr="005E688C">
        <w:rPr>
          <w:lang w:eastAsia="zh-CN"/>
        </w:rPr>
        <w:t xml:space="preserve">to be implemented on a very </w:t>
      </w:r>
      <w:r w:rsidR="00284A5E" w:rsidRPr="005E688C">
        <w:rPr>
          <w:lang w:eastAsia="zh-CN"/>
        </w:rPr>
        <w:t>limited number</w:t>
      </w:r>
      <w:r w:rsidR="00C33706" w:rsidRPr="005E688C">
        <w:rPr>
          <w:lang w:eastAsia="zh-CN"/>
        </w:rPr>
        <w:t xml:space="preserve"> </w:t>
      </w:r>
      <w:r w:rsidR="00303C0D" w:rsidRPr="005E688C">
        <w:rPr>
          <w:lang w:eastAsia="zh-CN"/>
        </w:rPr>
        <w:t>of band pairs</w:t>
      </w:r>
      <w:r w:rsidR="00FC1449" w:rsidRPr="005E688C">
        <w:rPr>
          <w:lang w:eastAsia="zh-CN"/>
        </w:rPr>
        <w:t xml:space="preserve">, because only band pairs that have </w:t>
      </w:r>
      <w:r w:rsidR="00C33706" w:rsidRPr="005E688C">
        <w:rPr>
          <w:lang w:eastAsia="zh-CN"/>
        </w:rPr>
        <w:t xml:space="preserve">UL-MIMO capable </w:t>
      </w:r>
      <w:r w:rsidR="00FC1449" w:rsidRPr="005E688C">
        <w:rPr>
          <w:lang w:eastAsia="zh-CN"/>
        </w:rPr>
        <w:t>NR bands should be allowed to switch.</w:t>
      </w:r>
      <w:r w:rsidR="002F6A2F" w:rsidRPr="005E688C">
        <w:rPr>
          <w:lang w:eastAsia="zh-CN"/>
        </w:rPr>
        <w:t xml:space="preserve"> This will limit</w:t>
      </w:r>
      <w:r w:rsidR="0074546F" w:rsidRPr="005E688C">
        <w:rPr>
          <w:lang w:eastAsia="zh-CN"/>
        </w:rPr>
        <w:t xml:space="preserve"> </w:t>
      </w:r>
      <w:r w:rsidR="002F6A2F" w:rsidRPr="005E688C">
        <w:rPr>
          <w:lang w:eastAsia="zh-CN"/>
        </w:rPr>
        <w:t>the deployment of the feature.</w:t>
      </w:r>
    </w:p>
    <w:p w14:paraId="53E8FC23" w14:textId="77777777" w:rsidR="00EF482F" w:rsidRDefault="00EF482F" w:rsidP="008D6CAE">
      <w:pPr>
        <w:snapToGrid w:val="0"/>
        <w:spacing w:before="60" w:after="60"/>
        <w:jc w:val="both"/>
        <w:rPr>
          <w:lang w:eastAsia="zh-CN"/>
        </w:rPr>
      </w:pPr>
    </w:p>
    <w:tbl>
      <w:tblPr>
        <w:tblStyle w:val="TableGrid"/>
        <w:tblW w:w="0" w:type="auto"/>
        <w:tblInd w:w="1885" w:type="dxa"/>
        <w:tblLook w:val="04A0" w:firstRow="1" w:lastRow="0" w:firstColumn="1" w:lastColumn="0" w:noHBand="0" w:noVBand="1"/>
      </w:tblPr>
      <w:tblGrid>
        <w:gridCol w:w="949"/>
        <w:gridCol w:w="1157"/>
        <w:gridCol w:w="1044"/>
        <w:gridCol w:w="1080"/>
        <w:gridCol w:w="1170"/>
      </w:tblGrid>
      <w:tr w:rsidR="00556EC1" w:rsidRPr="00277ED5" w14:paraId="55BEA048" w14:textId="77777777" w:rsidTr="00556EC1">
        <w:tc>
          <w:tcPr>
            <w:tcW w:w="5400" w:type="dxa"/>
            <w:gridSpan w:val="5"/>
            <w:shd w:val="clear" w:color="auto" w:fill="D9D9D9" w:themeFill="background1" w:themeFillShade="D9"/>
          </w:tcPr>
          <w:p w14:paraId="39142AE7" w14:textId="4B9D359A" w:rsidR="00556EC1" w:rsidRPr="00CA4728" w:rsidRDefault="00556EC1" w:rsidP="00277ED5">
            <w:pPr>
              <w:snapToGrid w:val="0"/>
              <w:spacing w:before="60" w:after="60"/>
              <w:jc w:val="center"/>
              <w:rPr>
                <w:b/>
                <w:bCs/>
                <w:i/>
                <w:iCs/>
                <w:lang w:eastAsia="zh-CN"/>
              </w:rPr>
            </w:pPr>
            <w:r w:rsidRPr="00CA4728">
              <w:rPr>
                <w:b/>
                <w:bCs/>
                <w:i/>
                <w:iCs/>
                <w:lang w:eastAsia="zh-CN"/>
              </w:rPr>
              <w:t>UL-MIMO NR Bands</w:t>
            </w:r>
          </w:p>
        </w:tc>
      </w:tr>
      <w:tr w:rsidR="00556EC1" w:rsidRPr="00277ED5" w14:paraId="63F1FD5E" w14:textId="77777777" w:rsidTr="00556EC1">
        <w:tc>
          <w:tcPr>
            <w:tcW w:w="949" w:type="dxa"/>
          </w:tcPr>
          <w:p w14:paraId="07A9810D" w14:textId="2BFFD536" w:rsidR="00556EC1" w:rsidRPr="00CA4728" w:rsidRDefault="00556EC1" w:rsidP="00556EC1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n1</w:t>
            </w:r>
          </w:p>
        </w:tc>
        <w:tc>
          <w:tcPr>
            <w:tcW w:w="1157" w:type="dxa"/>
          </w:tcPr>
          <w:p w14:paraId="78B877E0" w14:textId="11CBA53A" w:rsidR="00556EC1" w:rsidRPr="00CA4728" w:rsidRDefault="00891000" w:rsidP="00556EC1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044" w:type="dxa"/>
          </w:tcPr>
          <w:p w14:paraId="4D07B408" w14:textId="6A440B2B" w:rsidR="00556EC1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n46</w:t>
            </w:r>
          </w:p>
        </w:tc>
        <w:tc>
          <w:tcPr>
            <w:tcW w:w="1080" w:type="dxa"/>
          </w:tcPr>
          <w:p w14:paraId="7FF592EC" w14:textId="56A241C6" w:rsidR="00556EC1" w:rsidRPr="00CA4728" w:rsidRDefault="00891000" w:rsidP="00556EC1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n79</w:t>
            </w:r>
          </w:p>
        </w:tc>
        <w:tc>
          <w:tcPr>
            <w:tcW w:w="1170" w:type="dxa"/>
          </w:tcPr>
          <w:p w14:paraId="0D17C51F" w14:textId="09D68D5B" w:rsidR="00556EC1" w:rsidRPr="00CA4728" w:rsidRDefault="00891000" w:rsidP="00556EC1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n99</w:t>
            </w:r>
          </w:p>
        </w:tc>
      </w:tr>
      <w:tr w:rsidR="00891000" w:rsidRPr="00277ED5" w14:paraId="5968FA9F" w14:textId="77777777" w:rsidTr="00556EC1">
        <w:tc>
          <w:tcPr>
            <w:tcW w:w="949" w:type="dxa"/>
          </w:tcPr>
          <w:p w14:paraId="00BA8B98" w14:textId="354413CC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n2</w:t>
            </w:r>
          </w:p>
        </w:tc>
        <w:tc>
          <w:tcPr>
            <w:tcW w:w="1157" w:type="dxa"/>
          </w:tcPr>
          <w:p w14:paraId="25444719" w14:textId="40D1B7B9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n30</w:t>
            </w:r>
          </w:p>
        </w:tc>
        <w:tc>
          <w:tcPr>
            <w:tcW w:w="1044" w:type="dxa"/>
          </w:tcPr>
          <w:p w14:paraId="7E5D85A3" w14:textId="102A22A4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080" w:type="dxa"/>
          </w:tcPr>
          <w:p w14:paraId="5AD14374" w14:textId="67579386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n80</w:t>
            </w:r>
          </w:p>
        </w:tc>
        <w:tc>
          <w:tcPr>
            <w:tcW w:w="1170" w:type="dxa"/>
          </w:tcPr>
          <w:p w14:paraId="5591E773" w14:textId="5DC4D6CB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n10</w:t>
            </w:r>
            <w:r>
              <w:rPr>
                <w:lang w:eastAsia="zh-CN"/>
              </w:rPr>
              <w:t>2</w:t>
            </w:r>
          </w:p>
        </w:tc>
      </w:tr>
      <w:tr w:rsidR="00891000" w:rsidRPr="00277ED5" w14:paraId="249B97AD" w14:textId="77777777" w:rsidTr="00556EC1">
        <w:tc>
          <w:tcPr>
            <w:tcW w:w="949" w:type="dxa"/>
          </w:tcPr>
          <w:p w14:paraId="3C9303F3" w14:textId="40422DE9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n3</w:t>
            </w:r>
          </w:p>
        </w:tc>
        <w:tc>
          <w:tcPr>
            <w:tcW w:w="1157" w:type="dxa"/>
          </w:tcPr>
          <w:p w14:paraId="0A4CCC3B" w14:textId="3FE339B9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n3</w:t>
            </w:r>
            <w:r>
              <w:rPr>
                <w:lang w:eastAsia="zh-CN"/>
              </w:rPr>
              <w:t>4</w:t>
            </w:r>
          </w:p>
        </w:tc>
        <w:tc>
          <w:tcPr>
            <w:tcW w:w="1044" w:type="dxa"/>
          </w:tcPr>
          <w:p w14:paraId="04BE1265" w14:textId="2B665B58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80" w:type="dxa"/>
          </w:tcPr>
          <w:p w14:paraId="3C0D94D9" w14:textId="5512FA31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n84</w:t>
            </w:r>
          </w:p>
        </w:tc>
        <w:tc>
          <w:tcPr>
            <w:tcW w:w="1170" w:type="dxa"/>
          </w:tcPr>
          <w:p w14:paraId="2B63896B" w14:textId="1841F045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</w:tr>
      <w:tr w:rsidR="00891000" w:rsidRPr="00277ED5" w14:paraId="78E6FFBF" w14:textId="77777777" w:rsidTr="00556EC1">
        <w:tc>
          <w:tcPr>
            <w:tcW w:w="949" w:type="dxa"/>
          </w:tcPr>
          <w:p w14:paraId="30EC868B" w14:textId="2EA52ED0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n7</w:t>
            </w:r>
          </w:p>
        </w:tc>
        <w:tc>
          <w:tcPr>
            <w:tcW w:w="1157" w:type="dxa"/>
          </w:tcPr>
          <w:p w14:paraId="20617616" w14:textId="6E7718E9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044" w:type="dxa"/>
          </w:tcPr>
          <w:p w14:paraId="12826BE3" w14:textId="58A66457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1080" w:type="dxa"/>
          </w:tcPr>
          <w:p w14:paraId="4D8BE8CA" w14:textId="43DACC07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n95</w:t>
            </w:r>
          </w:p>
        </w:tc>
        <w:tc>
          <w:tcPr>
            <w:tcW w:w="1170" w:type="dxa"/>
          </w:tcPr>
          <w:p w14:paraId="7CF25D02" w14:textId="37677D62" w:rsidR="00891000" w:rsidRPr="00CA4728" w:rsidRDefault="00891000" w:rsidP="00891000">
            <w:pPr>
              <w:snapToGrid w:val="0"/>
              <w:spacing w:before="60" w:after="60"/>
              <w:rPr>
                <w:lang w:eastAsia="zh-CN"/>
              </w:rPr>
            </w:pPr>
          </w:p>
        </w:tc>
      </w:tr>
      <w:tr w:rsidR="00891000" w:rsidRPr="00277ED5" w14:paraId="6F29D513" w14:textId="77777777" w:rsidTr="00556EC1">
        <w:tc>
          <w:tcPr>
            <w:tcW w:w="949" w:type="dxa"/>
          </w:tcPr>
          <w:p w14:paraId="3B5FB139" w14:textId="23D475F0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1157" w:type="dxa"/>
          </w:tcPr>
          <w:p w14:paraId="3ED003B3" w14:textId="26A8464F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n3</w:t>
            </w:r>
            <w:r>
              <w:rPr>
                <w:lang w:eastAsia="zh-CN"/>
              </w:rPr>
              <w:t>9</w:t>
            </w:r>
          </w:p>
        </w:tc>
        <w:tc>
          <w:tcPr>
            <w:tcW w:w="1044" w:type="dxa"/>
          </w:tcPr>
          <w:p w14:paraId="13DA6925" w14:textId="58A76DFC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n71</w:t>
            </w:r>
          </w:p>
        </w:tc>
        <w:tc>
          <w:tcPr>
            <w:tcW w:w="1080" w:type="dxa"/>
          </w:tcPr>
          <w:p w14:paraId="24445559" w14:textId="033C3512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n96</w:t>
            </w:r>
          </w:p>
        </w:tc>
        <w:tc>
          <w:tcPr>
            <w:tcW w:w="1170" w:type="dxa"/>
          </w:tcPr>
          <w:p w14:paraId="611EA196" w14:textId="40B239C6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</w:tr>
      <w:tr w:rsidR="00891000" w:rsidRPr="00277ED5" w14:paraId="7D8C3E04" w14:textId="77777777" w:rsidTr="00556EC1">
        <w:tc>
          <w:tcPr>
            <w:tcW w:w="949" w:type="dxa"/>
          </w:tcPr>
          <w:p w14:paraId="577F6466" w14:textId="0C9AA13D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n24</w:t>
            </w:r>
          </w:p>
        </w:tc>
        <w:tc>
          <w:tcPr>
            <w:tcW w:w="1157" w:type="dxa"/>
          </w:tcPr>
          <w:p w14:paraId="7C94CE39" w14:textId="6885B9AA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n40</w:t>
            </w:r>
          </w:p>
        </w:tc>
        <w:tc>
          <w:tcPr>
            <w:tcW w:w="1044" w:type="dxa"/>
          </w:tcPr>
          <w:p w14:paraId="531FDEE1" w14:textId="08FCA52E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n77</w:t>
            </w:r>
          </w:p>
        </w:tc>
        <w:tc>
          <w:tcPr>
            <w:tcW w:w="1080" w:type="dxa"/>
          </w:tcPr>
          <w:p w14:paraId="2BC2F1D1" w14:textId="4038E140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n97</w:t>
            </w:r>
          </w:p>
        </w:tc>
        <w:tc>
          <w:tcPr>
            <w:tcW w:w="1170" w:type="dxa"/>
          </w:tcPr>
          <w:p w14:paraId="4D3B788B" w14:textId="3AD5261A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</w:tr>
      <w:tr w:rsidR="00891000" w:rsidRPr="00277ED5" w14:paraId="5F498848" w14:textId="77777777" w:rsidTr="00556EC1">
        <w:tc>
          <w:tcPr>
            <w:tcW w:w="949" w:type="dxa"/>
          </w:tcPr>
          <w:p w14:paraId="73ABE4A4" w14:textId="232858C2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n25</w:t>
            </w:r>
          </w:p>
        </w:tc>
        <w:tc>
          <w:tcPr>
            <w:tcW w:w="1157" w:type="dxa"/>
          </w:tcPr>
          <w:p w14:paraId="01EC4DAC" w14:textId="6D308B11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n41</w:t>
            </w:r>
          </w:p>
        </w:tc>
        <w:tc>
          <w:tcPr>
            <w:tcW w:w="1044" w:type="dxa"/>
          </w:tcPr>
          <w:p w14:paraId="519E9904" w14:textId="5F59831E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n78</w:t>
            </w:r>
          </w:p>
        </w:tc>
        <w:tc>
          <w:tcPr>
            <w:tcW w:w="1080" w:type="dxa"/>
          </w:tcPr>
          <w:p w14:paraId="1CF926E2" w14:textId="6126276B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CA4728">
              <w:rPr>
                <w:lang w:eastAsia="zh-CN"/>
              </w:rPr>
              <w:t>n98</w:t>
            </w:r>
          </w:p>
        </w:tc>
        <w:tc>
          <w:tcPr>
            <w:tcW w:w="1170" w:type="dxa"/>
          </w:tcPr>
          <w:p w14:paraId="246F5CD8" w14:textId="06ACCF56" w:rsidR="00891000" w:rsidRPr="00CA4728" w:rsidRDefault="00891000" w:rsidP="00891000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</w:tr>
    </w:tbl>
    <w:p w14:paraId="2FD11815" w14:textId="069C6F17" w:rsidR="002F6A2F" w:rsidRPr="005E688C" w:rsidRDefault="00EF482F" w:rsidP="00EF482F">
      <w:pPr>
        <w:snapToGrid w:val="0"/>
        <w:spacing w:before="60" w:after="60"/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                                                        </w:t>
      </w:r>
      <w:r w:rsidR="008D6CAE" w:rsidRPr="005E688C">
        <w:rPr>
          <w:b/>
          <w:bCs/>
          <w:i/>
          <w:iCs/>
          <w:lang w:eastAsia="zh-CN"/>
        </w:rPr>
        <w:t>Table 2.1</w:t>
      </w:r>
      <w:r w:rsidR="00FA0707" w:rsidRPr="005E688C">
        <w:rPr>
          <w:b/>
          <w:bCs/>
          <w:i/>
          <w:iCs/>
          <w:lang w:eastAsia="zh-CN"/>
        </w:rPr>
        <w:t>-1:</w:t>
      </w:r>
      <w:r w:rsidR="008D6CAE" w:rsidRPr="005E688C">
        <w:rPr>
          <w:b/>
          <w:bCs/>
          <w:lang w:eastAsia="zh-CN"/>
        </w:rPr>
        <w:t xml:space="preserve"> </w:t>
      </w:r>
      <w:r w:rsidR="00882377" w:rsidRPr="005E688C">
        <w:rPr>
          <w:i/>
          <w:iCs/>
          <w:lang w:eastAsia="zh-CN"/>
        </w:rPr>
        <w:t>NR</w:t>
      </w:r>
      <w:r w:rsidR="008D6CAE" w:rsidRPr="005E688C">
        <w:rPr>
          <w:i/>
          <w:iCs/>
          <w:lang w:eastAsia="zh-CN"/>
        </w:rPr>
        <w:t xml:space="preserve"> Operating Bands For UL-MIMO in FR1</w:t>
      </w:r>
    </w:p>
    <w:p w14:paraId="4FE781B4" w14:textId="77777777" w:rsidR="006C0BAB" w:rsidRPr="005E688C" w:rsidRDefault="006C0BAB" w:rsidP="002F6A2F">
      <w:pPr>
        <w:snapToGrid w:val="0"/>
        <w:spacing w:before="60" w:after="60"/>
        <w:jc w:val="center"/>
        <w:rPr>
          <w:lang w:eastAsia="zh-CN"/>
        </w:rPr>
      </w:pPr>
    </w:p>
    <w:p w14:paraId="618E702F" w14:textId="0023C8F6" w:rsidR="008D6CAE" w:rsidRPr="005E688C" w:rsidRDefault="00BC15E9" w:rsidP="00553941">
      <w:pPr>
        <w:snapToGrid w:val="0"/>
        <w:spacing w:before="60" w:after="60"/>
        <w:rPr>
          <w:i/>
          <w:iCs/>
          <w:lang w:eastAsia="zh-CN"/>
        </w:rPr>
      </w:pPr>
      <w:r w:rsidRPr="005E688C">
        <w:rPr>
          <w:b/>
          <w:bCs/>
          <w:i/>
          <w:iCs/>
          <w:lang w:eastAsia="zh-CN"/>
        </w:rPr>
        <w:t>Observation #</w:t>
      </w:r>
      <w:r w:rsidR="005E688C">
        <w:rPr>
          <w:b/>
          <w:bCs/>
          <w:i/>
          <w:iCs/>
          <w:lang w:eastAsia="zh-CN"/>
        </w:rPr>
        <w:t>3</w:t>
      </w:r>
      <w:r w:rsidRPr="005E688C">
        <w:rPr>
          <w:b/>
          <w:bCs/>
          <w:i/>
          <w:iCs/>
          <w:lang w:eastAsia="zh-CN"/>
        </w:rPr>
        <w:t>:</w:t>
      </w:r>
      <w:r w:rsidR="006C0BAB" w:rsidRPr="005E688C">
        <w:rPr>
          <w:b/>
          <w:bCs/>
          <w:i/>
          <w:iCs/>
          <w:lang w:eastAsia="zh-CN"/>
        </w:rPr>
        <w:t xml:space="preserve"> </w:t>
      </w:r>
      <w:r w:rsidR="00CC0FE7" w:rsidRPr="005E688C">
        <w:rPr>
          <w:i/>
          <w:iCs/>
          <w:lang w:eastAsia="zh-CN"/>
        </w:rPr>
        <w:t xml:space="preserve">In the current Release 18 specifications, the UL-MIMO feature is only defined for a limited number of </w:t>
      </w:r>
      <w:r w:rsidR="00882377" w:rsidRPr="005E688C">
        <w:rPr>
          <w:i/>
          <w:iCs/>
          <w:lang w:eastAsia="zh-CN"/>
        </w:rPr>
        <w:t>N</w:t>
      </w:r>
      <w:r w:rsidR="00CC0FE7" w:rsidRPr="005E688C">
        <w:rPr>
          <w:i/>
          <w:iCs/>
          <w:lang w:eastAsia="zh-CN"/>
        </w:rPr>
        <w:t>R bands</w:t>
      </w:r>
      <w:r w:rsidR="00FA0707" w:rsidRPr="005E688C">
        <w:rPr>
          <w:i/>
          <w:iCs/>
          <w:lang w:eastAsia="zh-CN"/>
        </w:rPr>
        <w:t xml:space="preserve"> whereas there are several UL CA combinations that do not involve UL-MIMO bands</w:t>
      </w:r>
      <w:r w:rsidR="00CC0FE7" w:rsidRPr="005E688C">
        <w:rPr>
          <w:i/>
          <w:iCs/>
          <w:lang w:eastAsia="zh-CN"/>
        </w:rPr>
        <w:t xml:space="preserve">. </w:t>
      </w:r>
    </w:p>
    <w:p w14:paraId="1CA25A73" w14:textId="092398DB" w:rsidR="00006C95" w:rsidRPr="005E688C" w:rsidRDefault="00EC069C" w:rsidP="00553941">
      <w:pPr>
        <w:snapToGrid w:val="0"/>
        <w:spacing w:before="60" w:after="60"/>
        <w:rPr>
          <w:lang w:eastAsia="zh-CN"/>
        </w:rPr>
      </w:pPr>
      <w:r w:rsidRPr="005E688C">
        <w:rPr>
          <w:lang w:eastAsia="zh-CN"/>
        </w:rPr>
        <w:t xml:space="preserve">Furthermore, in the current </w:t>
      </w:r>
      <w:r w:rsidR="00CC0FE7" w:rsidRPr="005E688C">
        <w:rPr>
          <w:lang w:eastAsia="zh-CN"/>
        </w:rPr>
        <w:t xml:space="preserve">Release 18 </w:t>
      </w:r>
      <w:r w:rsidRPr="005E688C">
        <w:rPr>
          <w:lang w:eastAsia="zh-CN"/>
        </w:rPr>
        <w:t>specification</w:t>
      </w:r>
      <w:r w:rsidR="001D5BBE" w:rsidRPr="005E688C">
        <w:rPr>
          <w:lang w:eastAsia="zh-CN"/>
        </w:rPr>
        <w:t>s</w:t>
      </w:r>
      <w:r w:rsidRPr="005E688C">
        <w:rPr>
          <w:lang w:eastAsia="zh-CN"/>
        </w:rPr>
        <w:t xml:space="preserve">, the RF requirements are </w:t>
      </w:r>
      <w:r w:rsidR="00D077D3" w:rsidRPr="005E688C">
        <w:rPr>
          <w:lang w:eastAsia="zh-CN"/>
        </w:rPr>
        <w:t>defined</w:t>
      </w:r>
      <w:r w:rsidRPr="005E688C">
        <w:rPr>
          <w:lang w:eastAsia="zh-CN"/>
        </w:rPr>
        <w:t xml:space="preserve"> separately for UL-MIMO and </w:t>
      </w:r>
      <w:proofErr w:type="spellStart"/>
      <w:r w:rsidRPr="005E688C">
        <w:rPr>
          <w:lang w:eastAsia="zh-CN"/>
        </w:rPr>
        <w:t>TxD</w:t>
      </w:r>
      <w:proofErr w:type="spellEnd"/>
      <w:r w:rsidRPr="005E688C">
        <w:rPr>
          <w:lang w:eastAsia="zh-CN"/>
        </w:rPr>
        <w:t xml:space="preserve"> and the corresponding requirements are defined in different s</w:t>
      </w:r>
      <w:r w:rsidR="00D077D3" w:rsidRPr="005E688C">
        <w:rPr>
          <w:lang w:eastAsia="zh-CN"/>
        </w:rPr>
        <w:t>ections</w:t>
      </w:r>
      <w:r w:rsidRPr="005E688C">
        <w:rPr>
          <w:lang w:eastAsia="zh-CN"/>
        </w:rPr>
        <w:t xml:space="preserve">. If the UE is mandated to support both 2-layer UL-MIMO and </w:t>
      </w:r>
      <w:proofErr w:type="spellStart"/>
      <w:r w:rsidRPr="005E688C">
        <w:rPr>
          <w:lang w:eastAsia="zh-CN"/>
        </w:rPr>
        <w:t>TxD</w:t>
      </w:r>
      <w:proofErr w:type="spellEnd"/>
      <w:r w:rsidRPr="005E688C">
        <w:rPr>
          <w:lang w:eastAsia="zh-CN"/>
        </w:rPr>
        <w:t xml:space="preserve">, </w:t>
      </w:r>
      <w:r w:rsidR="00D077D3" w:rsidRPr="005E688C">
        <w:rPr>
          <w:lang w:eastAsia="zh-CN"/>
        </w:rPr>
        <w:t xml:space="preserve">only </w:t>
      </w:r>
      <w:r w:rsidRPr="005E688C">
        <w:rPr>
          <w:lang w:eastAsia="zh-CN"/>
        </w:rPr>
        <w:t xml:space="preserve">one set of RF requirements </w:t>
      </w:r>
      <w:r w:rsidR="00CE60E4" w:rsidRPr="005E688C">
        <w:rPr>
          <w:lang w:eastAsia="zh-CN"/>
        </w:rPr>
        <w:t xml:space="preserve">for both features </w:t>
      </w:r>
      <w:r w:rsidRPr="005E688C">
        <w:rPr>
          <w:lang w:eastAsia="zh-CN"/>
        </w:rPr>
        <w:t>(configured TX power, TRP/TRS, reference sensitivity, spectral purity, ON/OFF time masks, etc…)</w:t>
      </w:r>
      <w:r w:rsidR="001D5BBE" w:rsidRPr="005E688C">
        <w:rPr>
          <w:lang w:eastAsia="zh-CN"/>
        </w:rPr>
        <w:t xml:space="preserve"> needs to be defined.</w:t>
      </w:r>
      <w:r w:rsidR="00CE60E4" w:rsidRPr="005E688C">
        <w:rPr>
          <w:lang w:eastAsia="zh-CN"/>
        </w:rPr>
        <w:t xml:space="preserve"> </w:t>
      </w:r>
      <w:r w:rsidR="001D5BBE" w:rsidRPr="005E688C">
        <w:rPr>
          <w:lang w:eastAsia="zh-CN"/>
        </w:rPr>
        <w:t>So,</w:t>
      </w:r>
      <w:r w:rsidR="00CE60E4" w:rsidRPr="005E688C">
        <w:rPr>
          <w:lang w:eastAsia="zh-CN"/>
        </w:rPr>
        <w:t xml:space="preserve"> all the RF requirements for the </w:t>
      </w:r>
      <w:r w:rsidR="00284A5E" w:rsidRPr="005E688C">
        <w:rPr>
          <w:lang w:eastAsia="zh-CN"/>
        </w:rPr>
        <w:t xml:space="preserve">UL-MIMO should </w:t>
      </w:r>
      <w:r w:rsidR="00CE60E4" w:rsidRPr="005E688C">
        <w:rPr>
          <w:lang w:eastAsia="zh-CN"/>
        </w:rPr>
        <w:t xml:space="preserve">be </w:t>
      </w:r>
      <w:r w:rsidR="00896C9E" w:rsidRPr="005E688C">
        <w:rPr>
          <w:lang w:eastAsia="zh-CN"/>
        </w:rPr>
        <w:t>reconciled</w:t>
      </w:r>
      <w:r w:rsidR="00284A5E" w:rsidRPr="005E688C">
        <w:rPr>
          <w:lang w:eastAsia="zh-CN"/>
        </w:rPr>
        <w:t xml:space="preserve"> with the </w:t>
      </w:r>
      <w:proofErr w:type="spellStart"/>
      <w:r w:rsidR="00284A5E" w:rsidRPr="005E688C">
        <w:rPr>
          <w:lang w:eastAsia="zh-CN"/>
        </w:rPr>
        <w:t>TxD</w:t>
      </w:r>
      <w:proofErr w:type="spellEnd"/>
      <w:r w:rsidR="00284A5E" w:rsidRPr="005E688C">
        <w:rPr>
          <w:lang w:eastAsia="zh-CN"/>
        </w:rPr>
        <w:t xml:space="preserve"> feature requirements. </w:t>
      </w:r>
    </w:p>
    <w:p w14:paraId="55FFD32B" w14:textId="3A5E8006" w:rsidR="00FA0707" w:rsidRPr="00EF482F" w:rsidRDefault="00006C95" w:rsidP="00BD79D4">
      <w:pPr>
        <w:snapToGrid w:val="0"/>
        <w:spacing w:before="60" w:after="60"/>
        <w:rPr>
          <w:i/>
          <w:iCs/>
          <w:lang w:eastAsia="zh-CN"/>
        </w:rPr>
      </w:pPr>
      <w:r w:rsidRPr="005E688C">
        <w:rPr>
          <w:b/>
          <w:bCs/>
          <w:i/>
          <w:iCs/>
          <w:lang w:eastAsia="zh-CN"/>
        </w:rPr>
        <w:t>Observation #</w:t>
      </w:r>
      <w:r w:rsidR="005E688C">
        <w:rPr>
          <w:b/>
          <w:bCs/>
          <w:i/>
          <w:iCs/>
          <w:lang w:eastAsia="zh-CN"/>
        </w:rPr>
        <w:t>4</w:t>
      </w:r>
      <w:r w:rsidR="006C0BAB" w:rsidRPr="005E688C">
        <w:rPr>
          <w:b/>
          <w:bCs/>
          <w:i/>
          <w:iCs/>
          <w:lang w:eastAsia="zh-CN"/>
        </w:rPr>
        <w:t>:</w:t>
      </w:r>
      <w:r w:rsidR="006C0BAB" w:rsidRPr="005E688C">
        <w:rPr>
          <w:i/>
          <w:iCs/>
          <w:lang w:eastAsia="zh-CN"/>
        </w:rPr>
        <w:t xml:space="preserve"> The</w:t>
      </w:r>
      <w:r w:rsidR="00D242FB" w:rsidRPr="005E688C">
        <w:rPr>
          <w:i/>
          <w:iCs/>
          <w:lang w:eastAsia="zh-CN"/>
        </w:rPr>
        <w:t xml:space="preserve"> RF requirements in Release 18 are grouped separately for UL-MIMO and </w:t>
      </w:r>
      <w:proofErr w:type="spellStart"/>
      <w:r w:rsidR="00D242FB" w:rsidRPr="005E688C">
        <w:rPr>
          <w:i/>
          <w:iCs/>
          <w:lang w:eastAsia="zh-CN"/>
        </w:rPr>
        <w:t>TxD</w:t>
      </w:r>
      <w:proofErr w:type="spellEnd"/>
      <w:r w:rsidR="00D242FB" w:rsidRPr="005E688C">
        <w:rPr>
          <w:i/>
          <w:iCs/>
          <w:lang w:eastAsia="zh-CN"/>
        </w:rPr>
        <w:t xml:space="preserve"> and the corresponding requirements are defined in different clauses. </w:t>
      </w:r>
    </w:p>
    <w:p w14:paraId="31FE74D1" w14:textId="387EF171" w:rsidR="0061772B" w:rsidRPr="005E688C" w:rsidRDefault="00553941" w:rsidP="00BD79D4">
      <w:pPr>
        <w:snapToGrid w:val="0"/>
        <w:spacing w:before="60" w:after="60"/>
        <w:rPr>
          <w:i/>
          <w:iCs/>
          <w:lang w:eastAsia="zh-CN"/>
        </w:rPr>
      </w:pPr>
      <w:r w:rsidRPr="005E688C">
        <w:rPr>
          <w:b/>
          <w:bCs/>
          <w:i/>
          <w:iCs/>
          <w:lang w:eastAsia="zh-CN"/>
        </w:rPr>
        <w:t>Proposal:</w:t>
      </w:r>
      <w:r w:rsidR="006C0BAB" w:rsidRPr="005E688C">
        <w:rPr>
          <w:b/>
          <w:bCs/>
          <w:i/>
          <w:iCs/>
          <w:lang w:eastAsia="zh-CN"/>
        </w:rPr>
        <w:t xml:space="preserve"> </w:t>
      </w:r>
      <w:r w:rsidR="00FA0707" w:rsidRPr="005E688C">
        <w:rPr>
          <w:i/>
          <w:iCs/>
          <w:lang w:eastAsia="zh-CN"/>
        </w:rPr>
        <w:t xml:space="preserve">Given the observations #1, #2, and #3 as described above, we </w:t>
      </w:r>
      <w:r w:rsidR="00C81BF2" w:rsidRPr="005E688C">
        <w:rPr>
          <w:i/>
          <w:iCs/>
          <w:lang w:eastAsia="zh-CN"/>
        </w:rPr>
        <w:t>pref</w:t>
      </w:r>
      <w:r w:rsidR="001E45E7" w:rsidRPr="005E688C">
        <w:rPr>
          <w:i/>
          <w:iCs/>
          <w:lang w:eastAsia="zh-CN"/>
        </w:rPr>
        <w:t>er not to mandate the 2-layer UL-MIMO support for carrier (s) capable of 2Tx to provide more flexibility to the U</w:t>
      </w:r>
      <w:r w:rsidR="00CC0FE7" w:rsidRPr="005E688C">
        <w:rPr>
          <w:i/>
          <w:iCs/>
          <w:lang w:eastAsia="zh-CN"/>
        </w:rPr>
        <w:t>E</w:t>
      </w:r>
      <w:r w:rsidR="00D077D3" w:rsidRPr="005E688C">
        <w:rPr>
          <w:i/>
          <w:iCs/>
          <w:lang w:eastAsia="zh-CN"/>
        </w:rPr>
        <w:t xml:space="preserve"> on implementing those features.</w:t>
      </w:r>
      <w:r w:rsidR="00FA0707" w:rsidRPr="005E688C">
        <w:rPr>
          <w:i/>
          <w:iCs/>
          <w:lang w:eastAsia="zh-CN"/>
        </w:rPr>
        <w:t xml:space="preserve"> Feature independence is desirable for the UE. </w:t>
      </w:r>
    </w:p>
    <w:p w14:paraId="34C99636" w14:textId="77777777" w:rsidR="008E7986" w:rsidRPr="00413F32" w:rsidRDefault="008E7986" w:rsidP="008E7986">
      <w:pPr>
        <w:pStyle w:val="Heading1"/>
        <w:rPr>
          <w:b/>
          <w:bCs/>
          <w:sz w:val="24"/>
          <w:szCs w:val="24"/>
        </w:rPr>
      </w:pPr>
      <w:r w:rsidRPr="00413F32">
        <w:rPr>
          <w:b/>
          <w:bCs/>
          <w:sz w:val="24"/>
          <w:szCs w:val="24"/>
        </w:rPr>
        <w:lastRenderedPageBreak/>
        <w:t>3</w:t>
      </w:r>
      <w:r w:rsidRPr="00413F32">
        <w:rPr>
          <w:b/>
          <w:bCs/>
          <w:sz w:val="24"/>
          <w:szCs w:val="24"/>
        </w:rPr>
        <w:tab/>
        <w:t>Conclusions</w:t>
      </w:r>
    </w:p>
    <w:p w14:paraId="076895A2" w14:textId="349C64DE" w:rsidR="005E688C" w:rsidRDefault="005E688C" w:rsidP="00FA0707">
      <w:pPr>
        <w:snapToGrid w:val="0"/>
        <w:spacing w:before="60" w:after="60"/>
        <w:rPr>
          <w:i/>
          <w:iCs/>
        </w:rPr>
      </w:pPr>
      <w:r w:rsidRPr="005E688C">
        <w:rPr>
          <w:b/>
          <w:bCs/>
          <w:i/>
          <w:iCs/>
          <w:lang w:eastAsia="zh-CN"/>
        </w:rPr>
        <w:t>Observation #1:</w:t>
      </w:r>
      <w:r w:rsidRPr="005E688C">
        <w:rPr>
          <w:b/>
          <w:bCs/>
        </w:rPr>
        <w:t xml:space="preserve"> </w:t>
      </w:r>
      <w:r w:rsidRPr="005E688C">
        <w:rPr>
          <w:i/>
          <w:iCs/>
        </w:rPr>
        <w:t>Tx switching and UL-MIMO features are configured differently in the Release 18 specifications and should be independently implemented to allow fl</w:t>
      </w:r>
      <w:r>
        <w:rPr>
          <w:i/>
          <w:iCs/>
        </w:rPr>
        <w:t>exibility.</w:t>
      </w:r>
    </w:p>
    <w:p w14:paraId="4FBEF42D" w14:textId="77777777" w:rsidR="005E688C" w:rsidRPr="005E688C" w:rsidRDefault="005E688C" w:rsidP="005E688C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zh-CN"/>
        </w:rPr>
      </w:pPr>
      <w:r w:rsidRPr="005E688C">
        <w:rPr>
          <w:b/>
          <w:bCs/>
          <w:i/>
          <w:iCs/>
          <w:lang w:eastAsia="zh-CN"/>
        </w:rPr>
        <w:t>Observation #2:</w:t>
      </w:r>
      <w:r w:rsidRPr="005E688C">
        <w:rPr>
          <w:b/>
          <w:bCs/>
        </w:rPr>
        <w:t xml:space="preserve"> </w:t>
      </w:r>
      <w:r w:rsidRPr="005E688C">
        <w:rPr>
          <w:i/>
          <w:iCs/>
        </w:rPr>
        <w:t xml:space="preserve">There are implementation and cost challenges for implementing UE UL-MIMO feature. This could make this feature optional, and not mandatory.  </w:t>
      </w:r>
    </w:p>
    <w:p w14:paraId="1A143E38" w14:textId="77777777" w:rsidR="005E688C" w:rsidRDefault="005E688C" w:rsidP="005E688C">
      <w:pPr>
        <w:snapToGrid w:val="0"/>
        <w:spacing w:before="60" w:after="60"/>
        <w:rPr>
          <w:i/>
          <w:iCs/>
          <w:lang w:eastAsia="zh-CN"/>
        </w:rPr>
      </w:pPr>
      <w:r w:rsidRPr="005E688C">
        <w:rPr>
          <w:b/>
          <w:bCs/>
          <w:i/>
          <w:iCs/>
          <w:lang w:eastAsia="zh-CN"/>
        </w:rPr>
        <w:t>Observation #</w:t>
      </w:r>
      <w:r>
        <w:rPr>
          <w:b/>
          <w:bCs/>
          <w:i/>
          <w:iCs/>
          <w:lang w:eastAsia="zh-CN"/>
        </w:rPr>
        <w:t>3</w:t>
      </w:r>
      <w:r w:rsidRPr="005E688C">
        <w:rPr>
          <w:b/>
          <w:bCs/>
          <w:i/>
          <w:iCs/>
          <w:lang w:eastAsia="zh-CN"/>
        </w:rPr>
        <w:t xml:space="preserve">: </w:t>
      </w:r>
      <w:r w:rsidRPr="005E688C">
        <w:rPr>
          <w:i/>
          <w:iCs/>
          <w:lang w:eastAsia="zh-CN"/>
        </w:rPr>
        <w:t xml:space="preserve">In the current Release 18 specifications, the UL-MIMO feature is only defined for a limited number of NR bands whereas there are several UL CA combinations that do not involve UL-MIMO bands. </w:t>
      </w:r>
    </w:p>
    <w:p w14:paraId="405817E2" w14:textId="77777777" w:rsidR="005E688C" w:rsidRPr="005E688C" w:rsidRDefault="005E688C" w:rsidP="005E688C">
      <w:pPr>
        <w:snapToGrid w:val="0"/>
        <w:spacing w:before="60" w:after="60"/>
        <w:rPr>
          <w:i/>
          <w:iCs/>
          <w:lang w:eastAsia="zh-CN"/>
        </w:rPr>
      </w:pPr>
      <w:r w:rsidRPr="005E688C">
        <w:rPr>
          <w:b/>
          <w:bCs/>
          <w:i/>
          <w:iCs/>
          <w:lang w:eastAsia="zh-CN"/>
        </w:rPr>
        <w:t>Observation #</w:t>
      </w:r>
      <w:r>
        <w:rPr>
          <w:b/>
          <w:bCs/>
          <w:i/>
          <w:iCs/>
          <w:lang w:eastAsia="zh-CN"/>
        </w:rPr>
        <w:t>4</w:t>
      </w:r>
      <w:r w:rsidRPr="005E688C">
        <w:rPr>
          <w:b/>
          <w:bCs/>
          <w:i/>
          <w:iCs/>
          <w:lang w:eastAsia="zh-CN"/>
        </w:rPr>
        <w:t>:</w:t>
      </w:r>
      <w:r w:rsidRPr="005E688C">
        <w:rPr>
          <w:i/>
          <w:iCs/>
          <w:lang w:eastAsia="zh-CN"/>
        </w:rPr>
        <w:t xml:space="preserve"> The RF requirements in Release 18 are grouped separately for UL-MIMO and </w:t>
      </w:r>
      <w:proofErr w:type="spellStart"/>
      <w:r w:rsidRPr="005E688C">
        <w:rPr>
          <w:i/>
          <w:iCs/>
          <w:lang w:eastAsia="zh-CN"/>
        </w:rPr>
        <w:t>TxD</w:t>
      </w:r>
      <w:proofErr w:type="spellEnd"/>
      <w:r w:rsidRPr="005E688C">
        <w:rPr>
          <w:i/>
          <w:iCs/>
          <w:lang w:eastAsia="zh-CN"/>
        </w:rPr>
        <w:t xml:space="preserve"> and the corresponding requirements are defined in different clauses. </w:t>
      </w:r>
    </w:p>
    <w:p w14:paraId="05CC6F0A" w14:textId="393E97B2" w:rsidR="005E69AE" w:rsidRPr="005E688C" w:rsidRDefault="00FA0707" w:rsidP="00D077D3">
      <w:pPr>
        <w:snapToGrid w:val="0"/>
        <w:spacing w:before="60" w:after="60"/>
        <w:rPr>
          <w:i/>
          <w:iCs/>
          <w:lang w:eastAsia="zh-CN"/>
        </w:rPr>
      </w:pPr>
      <w:r w:rsidRPr="005E688C">
        <w:rPr>
          <w:b/>
          <w:bCs/>
          <w:i/>
          <w:iCs/>
          <w:lang w:eastAsia="zh-CN"/>
        </w:rPr>
        <w:t xml:space="preserve">Proposal: </w:t>
      </w:r>
      <w:r w:rsidRPr="005E688C">
        <w:rPr>
          <w:i/>
          <w:iCs/>
          <w:lang w:eastAsia="zh-CN"/>
        </w:rPr>
        <w:t>Given the observations #1, #2,</w:t>
      </w:r>
      <w:r w:rsidR="005E688C">
        <w:rPr>
          <w:i/>
          <w:iCs/>
          <w:lang w:eastAsia="zh-CN"/>
        </w:rPr>
        <w:t xml:space="preserve"> 3, </w:t>
      </w:r>
      <w:r w:rsidRPr="005E688C">
        <w:rPr>
          <w:i/>
          <w:iCs/>
          <w:lang w:eastAsia="zh-CN"/>
        </w:rPr>
        <w:t>and #3 as described above, we prefer not to mandate the 2-layer UL-MIMO support for carrier (s) capable of 2Tx to provide more flexibility to the UE on implementing those features. Feature independence is desirable for the UE</w:t>
      </w:r>
      <w:r w:rsidR="00D077D3" w:rsidRPr="005E688C">
        <w:rPr>
          <w:i/>
          <w:iCs/>
          <w:lang w:eastAsia="zh-CN"/>
        </w:rPr>
        <w:t>.</w:t>
      </w:r>
    </w:p>
    <w:p w14:paraId="5D2DDC34" w14:textId="39752864" w:rsidR="005E69AE" w:rsidRPr="00413F32" w:rsidRDefault="005E69AE" w:rsidP="00606775">
      <w:pPr>
        <w:pStyle w:val="Heading1"/>
        <w:pBdr>
          <w:top w:val="single" w:sz="12" w:space="21" w:color="auto"/>
        </w:pBdr>
        <w:rPr>
          <w:b/>
          <w:bCs/>
          <w:sz w:val="24"/>
          <w:szCs w:val="24"/>
        </w:rPr>
      </w:pPr>
      <w:r w:rsidRPr="00413F32">
        <w:rPr>
          <w:b/>
          <w:bCs/>
          <w:sz w:val="24"/>
          <w:szCs w:val="24"/>
        </w:rPr>
        <w:t>4</w:t>
      </w:r>
      <w:r w:rsidRPr="00413F32">
        <w:rPr>
          <w:b/>
          <w:bCs/>
          <w:sz w:val="24"/>
          <w:szCs w:val="24"/>
        </w:rPr>
        <w:tab/>
        <w:t>References</w:t>
      </w:r>
      <w:r w:rsidR="00277ED5" w:rsidRPr="00413F32">
        <w:rPr>
          <w:b/>
          <w:bCs/>
          <w:sz w:val="24"/>
          <w:szCs w:val="24"/>
        </w:rPr>
        <w:t xml:space="preserve"> </w:t>
      </w:r>
    </w:p>
    <w:p w14:paraId="731905A1" w14:textId="56B1C467" w:rsidR="005E69AE" w:rsidRPr="002038F0" w:rsidRDefault="008A4443" w:rsidP="008A4443">
      <w:pPr>
        <w:rPr>
          <w:sz w:val="22"/>
          <w:szCs w:val="22"/>
        </w:rPr>
      </w:pPr>
      <w:r w:rsidRPr="002038F0">
        <w:rPr>
          <w:sz w:val="22"/>
          <w:szCs w:val="22"/>
        </w:rPr>
        <w:t xml:space="preserve">[1] </w:t>
      </w:r>
      <w:r w:rsidRPr="002038F0">
        <w:rPr>
          <w:rFonts w:eastAsiaTheme="minorEastAsia"/>
          <w:sz w:val="22"/>
          <w:szCs w:val="22"/>
          <w:lang w:eastAsia="zh-CN"/>
        </w:rPr>
        <w:t>R4-2</w:t>
      </w:r>
      <w:r w:rsidR="002038F0" w:rsidRPr="002038F0">
        <w:rPr>
          <w:rFonts w:eastAsiaTheme="minorEastAsia"/>
          <w:sz w:val="22"/>
          <w:szCs w:val="22"/>
          <w:lang w:eastAsia="zh-CN"/>
        </w:rPr>
        <w:t>3</w:t>
      </w:r>
      <w:r w:rsidR="00D93AD6">
        <w:rPr>
          <w:rFonts w:eastAsiaTheme="minorEastAsia"/>
          <w:sz w:val="22"/>
          <w:szCs w:val="22"/>
          <w:lang w:eastAsia="zh-CN"/>
        </w:rPr>
        <w:t>06621</w:t>
      </w:r>
      <w:r w:rsidRPr="002038F0">
        <w:rPr>
          <w:rFonts w:eastAsiaTheme="minorEastAsia"/>
          <w:sz w:val="22"/>
          <w:szCs w:val="22"/>
          <w:lang w:eastAsia="zh-CN"/>
        </w:rPr>
        <w:t xml:space="preserve">: </w:t>
      </w:r>
      <w:r w:rsidR="002038F0" w:rsidRPr="002038F0">
        <w:t xml:space="preserve">WF on </w:t>
      </w:r>
      <w:r w:rsidR="00D93AD6">
        <w:t>Rel-18 Tx switching</w:t>
      </w:r>
    </w:p>
    <w:p w14:paraId="2EFB1284" w14:textId="77777777" w:rsidR="00B06A96" w:rsidRPr="004D3578" w:rsidRDefault="00B06A96" w:rsidP="008A4443"/>
    <w:p w14:paraId="21F9D74F" w14:textId="77777777" w:rsidR="005E69AE" w:rsidRPr="005E69AE" w:rsidRDefault="005E69AE" w:rsidP="005E69AE"/>
    <w:bookmarkEnd w:id="0"/>
    <w:p w14:paraId="08C5B690" w14:textId="77777777" w:rsidR="002675F0" w:rsidRPr="002675F0" w:rsidRDefault="002675F0" w:rsidP="002675F0"/>
    <w:sectPr w:rsidR="002675F0" w:rsidRPr="002675F0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9405B" w14:textId="77777777" w:rsidR="007C486C" w:rsidRDefault="007C486C">
      <w:r>
        <w:separator/>
      </w:r>
    </w:p>
  </w:endnote>
  <w:endnote w:type="continuationSeparator" w:id="0">
    <w:p w14:paraId="1025DDB5" w14:textId="77777777" w:rsidR="007C486C" w:rsidRDefault="007C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F94DC" w14:textId="77777777" w:rsidR="007C486C" w:rsidRDefault="007C486C">
      <w:r>
        <w:separator/>
      </w:r>
    </w:p>
  </w:footnote>
  <w:footnote w:type="continuationSeparator" w:id="0">
    <w:p w14:paraId="755AEA29" w14:textId="77777777" w:rsidR="007C486C" w:rsidRDefault="007C4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67E0E8D"/>
    <w:multiLevelType w:val="multilevel"/>
    <w:tmpl w:val="D2CC6C0C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99815E3"/>
    <w:multiLevelType w:val="multilevel"/>
    <w:tmpl w:val="B2DC1C58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C3AC8"/>
    <w:multiLevelType w:val="hybridMultilevel"/>
    <w:tmpl w:val="711EFA7A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F2281"/>
    <w:multiLevelType w:val="hybridMultilevel"/>
    <w:tmpl w:val="3A3EC55E"/>
    <w:lvl w:ilvl="0" w:tplc="933879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7117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36887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04262146">
    <w:abstractNumId w:val="1"/>
  </w:num>
  <w:num w:numId="4" w16cid:durableId="402919946">
    <w:abstractNumId w:val="11"/>
  </w:num>
  <w:num w:numId="5" w16cid:durableId="2119981586">
    <w:abstractNumId w:val="2"/>
  </w:num>
  <w:num w:numId="6" w16cid:durableId="1650086366">
    <w:abstractNumId w:val="2"/>
  </w:num>
  <w:num w:numId="7" w16cid:durableId="760569196">
    <w:abstractNumId w:val="8"/>
  </w:num>
  <w:num w:numId="8" w16cid:durableId="1856533938">
    <w:abstractNumId w:val="3"/>
  </w:num>
  <w:num w:numId="9" w16cid:durableId="1461264447">
    <w:abstractNumId w:val="7"/>
  </w:num>
  <w:num w:numId="10" w16cid:durableId="1159543564">
    <w:abstractNumId w:val="10"/>
  </w:num>
  <w:num w:numId="11" w16cid:durableId="1002204621">
    <w:abstractNumId w:val="4"/>
  </w:num>
  <w:num w:numId="12" w16cid:durableId="745304514">
    <w:abstractNumId w:val="6"/>
  </w:num>
  <w:num w:numId="13" w16cid:durableId="974215246">
    <w:abstractNumId w:val="5"/>
  </w:num>
  <w:num w:numId="14" w16cid:durableId="1913466554">
    <w:abstractNumId w:val="12"/>
  </w:num>
  <w:num w:numId="15" w16cid:durableId="9354095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C95"/>
    <w:rsid w:val="00030A27"/>
    <w:rsid w:val="00033397"/>
    <w:rsid w:val="00040095"/>
    <w:rsid w:val="000410E3"/>
    <w:rsid w:val="00051834"/>
    <w:rsid w:val="00054A22"/>
    <w:rsid w:val="00062023"/>
    <w:rsid w:val="00065537"/>
    <w:rsid w:val="000655A6"/>
    <w:rsid w:val="00066528"/>
    <w:rsid w:val="00080512"/>
    <w:rsid w:val="000A365D"/>
    <w:rsid w:val="000A68F3"/>
    <w:rsid w:val="000C47C3"/>
    <w:rsid w:val="000D58AB"/>
    <w:rsid w:val="000F478A"/>
    <w:rsid w:val="001012E2"/>
    <w:rsid w:val="00103D2A"/>
    <w:rsid w:val="00104996"/>
    <w:rsid w:val="00104BC6"/>
    <w:rsid w:val="00107A3D"/>
    <w:rsid w:val="00114E2C"/>
    <w:rsid w:val="00133525"/>
    <w:rsid w:val="00140415"/>
    <w:rsid w:val="0015264E"/>
    <w:rsid w:val="0015272B"/>
    <w:rsid w:val="00154BCD"/>
    <w:rsid w:val="00166AE7"/>
    <w:rsid w:val="001676DA"/>
    <w:rsid w:val="0018130A"/>
    <w:rsid w:val="001A46C4"/>
    <w:rsid w:val="001A4C42"/>
    <w:rsid w:val="001B03BD"/>
    <w:rsid w:val="001C21C3"/>
    <w:rsid w:val="001C6DBE"/>
    <w:rsid w:val="001D02C2"/>
    <w:rsid w:val="001D2A01"/>
    <w:rsid w:val="001D5BBE"/>
    <w:rsid w:val="001E45E7"/>
    <w:rsid w:val="001F0C1D"/>
    <w:rsid w:val="001F1132"/>
    <w:rsid w:val="001F168B"/>
    <w:rsid w:val="002038F0"/>
    <w:rsid w:val="002164FA"/>
    <w:rsid w:val="002207BF"/>
    <w:rsid w:val="00232F4E"/>
    <w:rsid w:val="002347A2"/>
    <w:rsid w:val="00247926"/>
    <w:rsid w:val="0025260C"/>
    <w:rsid w:val="002675F0"/>
    <w:rsid w:val="00276EE4"/>
    <w:rsid w:val="00277ED5"/>
    <w:rsid w:val="00284A5E"/>
    <w:rsid w:val="00292079"/>
    <w:rsid w:val="002B6339"/>
    <w:rsid w:val="002E00EE"/>
    <w:rsid w:val="002F6A2F"/>
    <w:rsid w:val="00303C0D"/>
    <w:rsid w:val="003071F8"/>
    <w:rsid w:val="003172DC"/>
    <w:rsid w:val="00332E2A"/>
    <w:rsid w:val="0034052F"/>
    <w:rsid w:val="0035462D"/>
    <w:rsid w:val="00354DC1"/>
    <w:rsid w:val="003669FD"/>
    <w:rsid w:val="003765B8"/>
    <w:rsid w:val="003A0483"/>
    <w:rsid w:val="003A687D"/>
    <w:rsid w:val="003C3971"/>
    <w:rsid w:val="003E7753"/>
    <w:rsid w:val="003F27F8"/>
    <w:rsid w:val="00413F32"/>
    <w:rsid w:val="00423334"/>
    <w:rsid w:val="00424EF7"/>
    <w:rsid w:val="004345EC"/>
    <w:rsid w:val="00437AAC"/>
    <w:rsid w:val="00447D6E"/>
    <w:rsid w:val="00472C65"/>
    <w:rsid w:val="00476E55"/>
    <w:rsid w:val="004826A9"/>
    <w:rsid w:val="004A34B0"/>
    <w:rsid w:val="004A4F11"/>
    <w:rsid w:val="004A5957"/>
    <w:rsid w:val="004B7B30"/>
    <w:rsid w:val="004C1601"/>
    <w:rsid w:val="004D3578"/>
    <w:rsid w:val="004E213A"/>
    <w:rsid w:val="004F0988"/>
    <w:rsid w:val="004F3340"/>
    <w:rsid w:val="004F3E3D"/>
    <w:rsid w:val="00512D8C"/>
    <w:rsid w:val="00515E52"/>
    <w:rsid w:val="0053388B"/>
    <w:rsid w:val="00535773"/>
    <w:rsid w:val="00541FB3"/>
    <w:rsid w:val="00543E6C"/>
    <w:rsid w:val="00544E06"/>
    <w:rsid w:val="00553941"/>
    <w:rsid w:val="00556EC1"/>
    <w:rsid w:val="00565087"/>
    <w:rsid w:val="00572E14"/>
    <w:rsid w:val="00575C99"/>
    <w:rsid w:val="0059629E"/>
    <w:rsid w:val="005973BE"/>
    <w:rsid w:val="005A5986"/>
    <w:rsid w:val="005B6C66"/>
    <w:rsid w:val="005D2E01"/>
    <w:rsid w:val="005D7526"/>
    <w:rsid w:val="005E688C"/>
    <w:rsid w:val="005E69AE"/>
    <w:rsid w:val="005F4E1A"/>
    <w:rsid w:val="00602AEA"/>
    <w:rsid w:val="00606775"/>
    <w:rsid w:val="00607E3C"/>
    <w:rsid w:val="00614FDF"/>
    <w:rsid w:val="0061772B"/>
    <w:rsid w:val="00620533"/>
    <w:rsid w:val="006246A7"/>
    <w:rsid w:val="0062595A"/>
    <w:rsid w:val="0063543D"/>
    <w:rsid w:val="00647114"/>
    <w:rsid w:val="006578C1"/>
    <w:rsid w:val="0066319C"/>
    <w:rsid w:val="00664886"/>
    <w:rsid w:val="00665ABF"/>
    <w:rsid w:val="006A323F"/>
    <w:rsid w:val="006B30D0"/>
    <w:rsid w:val="006C0BAB"/>
    <w:rsid w:val="006C3D95"/>
    <w:rsid w:val="006E5C86"/>
    <w:rsid w:val="006E7CDC"/>
    <w:rsid w:val="006F568D"/>
    <w:rsid w:val="00703D43"/>
    <w:rsid w:val="00713C44"/>
    <w:rsid w:val="00733026"/>
    <w:rsid w:val="00734A5B"/>
    <w:rsid w:val="0074026F"/>
    <w:rsid w:val="007429F6"/>
    <w:rsid w:val="00744E76"/>
    <w:rsid w:val="0074546F"/>
    <w:rsid w:val="00746171"/>
    <w:rsid w:val="00752198"/>
    <w:rsid w:val="00753881"/>
    <w:rsid w:val="007559D9"/>
    <w:rsid w:val="00774DA4"/>
    <w:rsid w:val="00781F0F"/>
    <w:rsid w:val="00791302"/>
    <w:rsid w:val="007A02A9"/>
    <w:rsid w:val="007B2F49"/>
    <w:rsid w:val="007B600E"/>
    <w:rsid w:val="007C486C"/>
    <w:rsid w:val="007D537A"/>
    <w:rsid w:val="007F0F4A"/>
    <w:rsid w:val="007F3BA4"/>
    <w:rsid w:val="008028A4"/>
    <w:rsid w:val="00816250"/>
    <w:rsid w:val="00820B25"/>
    <w:rsid w:val="0082238D"/>
    <w:rsid w:val="0082696E"/>
    <w:rsid w:val="00830747"/>
    <w:rsid w:val="008365C4"/>
    <w:rsid w:val="00854950"/>
    <w:rsid w:val="008768CA"/>
    <w:rsid w:val="00876BF1"/>
    <w:rsid w:val="00882377"/>
    <w:rsid w:val="00891000"/>
    <w:rsid w:val="00896C9E"/>
    <w:rsid w:val="008A4443"/>
    <w:rsid w:val="008C384C"/>
    <w:rsid w:val="008D6CAE"/>
    <w:rsid w:val="008E7986"/>
    <w:rsid w:val="008F1001"/>
    <w:rsid w:val="008F65E8"/>
    <w:rsid w:val="0090271F"/>
    <w:rsid w:val="00902E23"/>
    <w:rsid w:val="009114D7"/>
    <w:rsid w:val="0091348E"/>
    <w:rsid w:val="00917CCB"/>
    <w:rsid w:val="009356CB"/>
    <w:rsid w:val="009356CE"/>
    <w:rsid w:val="00942EC2"/>
    <w:rsid w:val="00951438"/>
    <w:rsid w:val="00955084"/>
    <w:rsid w:val="0099454A"/>
    <w:rsid w:val="009949AB"/>
    <w:rsid w:val="009950D4"/>
    <w:rsid w:val="009D755B"/>
    <w:rsid w:val="009F37B7"/>
    <w:rsid w:val="009F5E43"/>
    <w:rsid w:val="009F705B"/>
    <w:rsid w:val="00A023DD"/>
    <w:rsid w:val="00A10F02"/>
    <w:rsid w:val="00A164B4"/>
    <w:rsid w:val="00A26956"/>
    <w:rsid w:val="00A53724"/>
    <w:rsid w:val="00A5637E"/>
    <w:rsid w:val="00A73129"/>
    <w:rsid w:val="00A80014"/>
    <w:rsid w:val="00A82346"/>
    <w:rsid w:val="00A92BA1"/>
    <w:rsid w:val="00AC6BC6"/>
    <w:rsid w:val="00AE3797"/>
    <w:rsid w:val="00B06A96"/>
    <w:rsid w:val="00B15449"/>
    <w:rsid w:val="00B465EF"/>
    <w:rsid w:val="00B90126"/>
    <w:rsid w:val="00B93086"/>
    <w:rsid w:val="00BA19ED"/>
    <w:rsid w:val="00BA300B"/>
    <w:rsid w:val="00BA4B8D"/>
    <w:rsid w:val="00BC0F7D"/>
    <w:rsid w:val="00BC15E9"/>
    <w:rsid w:val="00BC1763"/>
    <w:rsid w:val="00BD44CE"/>
    <w:rsid w:val="00BD5879"/>
    <w:rsid w:val="00BD79D4"/>
    <w:rsid w:val="00BE3255"/>
    <w:rsid w:val="00BF128E"/>
    <w:rsid w:val="00C036E6"/>
    <w:rsid w:val="00C1496A"/>
    <w:rsid w:val="00C33079"/>
    <w:rsid w:val="00C33706"/>
    <w:rsid w:val="00C4330D"/>
    <w:rsid w:val="00C45231"/>
    <w:rsid w:val="00C45998"/>
    <w:rsid w:val="00C520E0"/>
    <w:rsid w:val="00C72833"/>
    <w:rsid w:val="00C80F1D"/>
    <w:rsid w:val="00C81BF2"/>
    <w:rsid w:val="00C93F40"/>
    <w:rsid w:val="00CA3D0C"/>
    <w:rsid w:val="00CA4728"/>
    <w:rsid w:val="00CA5FCE"/>
    <w:rsid w:val="00CB5907"/>
    <w:rsid w:val="00CC0FE7"/>
    <w:rsid w:val="00CD63C7"/>
    <w:rsid w:val="00CE60E4"/>
    <w:rsid w:val="00CF20E3"/>
    <w:rsid w:val="00CF2D88"/>
    <w:rsid w:val="00D077D3"/>
    <w:rsid w:val="00D242FB"/>
    <w:rsid w:val="00D309CC"/>
    <w:rsid w:val="00D33156"/>
    <w:rsid w:val="00D331F2"/>
    <w:rsid w:val="00D46431"/>
    <w:rsid w:val="00D54ABE"/>
    <w:rsid w:val="00D56A52"/>
    <w:rsid w:val="00D572F5"/>
    <w:rsid w:val="00D57972"/>
    <w:rsid w:val="00D675A9"/>
    <w:rsid w:val="00D738D6"/>
    <w:rsid w:val="00D755EB"/>
    <w:rsid w:val="00D80F03"/>
    <w:rsid w:val="00D87E00"/>
    <w:rsid w:val="00D9134D"/>
    <w:rsid w:val="00D93AD6"/>
    <w:rsid w:val="00DA7A03"/>
    <w:rsid w:val="00DB1130"/>
    <w:rsid w:val="00DB1818"/>
    <w:rsid w:val="00DB2D80"/>
    <w:rsid w:val="00DB3ED1"/>
    <w:rsid w:val="00DC1F0E"/>
    <w:rsid w:val="00DC309B"/>
    <w:rsid w:val="00DC4DA2"/>
    <w:rsid w:val="00DD2F15"/>
    <w:rsid w:val="00DD4C17"/>
    <w:rsid w:val="00DF2B1F"/>
    <w:rsid w:val="00DF6189"/>
    <w:rsid w:val="00DF62CD"/>
    <w:rsid w:val="00E16509"/>
    <w:rsid w:val="00E276E8"/>
    <w:rsid w:val="00E346F6"/>
    <w:rsid w:val="00E44582"/>
    <w:rsid w:val="00E52814"/>
    <w:rsid w:val="00E71B03"/>
    <w:rsid w:val="00E72324"/>
    <w:rsid w:val="00E72ABE"/>
    <w:rsid w:val="00E77645"/>
    <w:rsid w:val="00E850D3"/>
    <w:rsid w:val="00E87397"/>
    <w:rsid w:val="00EC069C"/>
    <w:rsid w:val="00EC4A25"/>
    <w:rsid w:val="00EE5AA7"/>
    <w:rsid w:val="00EF482F"/>
    <w:rsid w:val="00F025A2"/>
    <w:rsid w:val="00F04712"/>
    <w:rsid w:val="00F21311"/>
    <w:rsid w:val="00F22EC7"/>
    <w:rsid w:val="00F325C8"/>
    <w:rsid w:val="00F427DE"/>
    <w:rsid w:val="00F62AEB"/>
    <w:rsid w:val="00F653B8"/>
    <w:rsid w:val="00F70647"/>
    <w:rsid w:val="00F73255"/>
    <w:rsid w:val="00F979EE"/>
    <w:rsid w:val="00FA0707"/>
    <w:rsid w:val="00FA1266"/>
    <w:rsid w:val="00FB34D2"/>
    <w:rsid w:val="00FC1192"/>
    <w:rsid w:val="00FC1449"/>
    <w:rsid w:val="00FC7769"/>
    <w:rsid w:val="00FD00E8"/>
    <w:rsid w:val="00FD382A"/>
    <w:rsid w:val="00FF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AA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7A02A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7A02A9"/>
    <w:rPr>
      <w:rFonts w:eastAsia="SimSun"/>
      <w:lang w:eastAsia="en-US"/>
    </w:rPr>
  </w:style>
  <w:style w:type="paragraph" w:styleId="BodyText">
    <w:name w:val="Body Text"/>
    <w:basedOn w:val="Normal"/>
    <w:link w:val="BodyTextChar"/>
    <w:rsid w:val="00232F4E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232F4E"/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318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7051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 (engompe)</cp:lastModifiedBy>
  <cp:revision>14</cp:revision>
  <cp:lastPrinted>2023-02-07T16:09:00Z</cp:lastPrinted>
  <dcterms:created xsi:type="dcterms:W3CDTF">2023-05-10T20:08:00Z</dcterms:created>
  <dcterms:modified xsi:type="dcterms:W3CDTF">2023-05-15T20:57:00Z</dcterms:modified>
  <cp:category/>
</cp:coreProperties>
</file>